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2B1" w:rsidRDefault="003412B1" w:rsidP="004D6D2B">
      <w:pPr>
        <w:ind w:firstLine="709"/>
        <w:jc w:val="center"/>
        <w:rPr>
          <w:rFonts w:ascii="a_Helver Bashkir" w:hAnsi="a_Helver Bashkir"/>
          <w:b/>
        </w:rPr>
      </w:pPr>
      <w:r>
        <w:rPr>
          <w:rFonts w:ascii="a_Helver Bashkir" w:hAnsi="a_Helver Bashkir"/>
          <w:b/>
          <w:sz w:val="24"/>
          <w:szCs w:val="24"/>
          <w:lang w:eastAsia="ru-RU"/>
        </w:rPr>
        <w:t xml:space="preserve">   </w:t>
      </w:r>
      <w:r>
        <w:rPr>
          <w:rFonts w:ascii="a_Helver Bashkir" w:hAnsi="a_Helver Bashkir"/>
          <w:b/>
        </w:rPr>
        <w:t>Аннотация</w:t>
      </w:r>
    </w:p>
    <w:p w:rsidR="003412B1" w:rsidRPr="00B921E5" w:rsidRDefault="003412B1" w:rsidP="004B6472">
      <w:pPr>
        <w:spacing w:after="0" w:line="240" w:lineRule="auto"/>
        <w:jc w:val="both"/>
        <w:rPr>
          <w:rFonts w:ascii="a_Helver Bashkir" w:hAnsi="a_Helver Bashkir"/>
          <w:b/>
          <w:sz w:val="24"/>
          <w:szCs w:val="24"/>
          <w:lang w:eastAsia="ru-RU"/>
        </w:rPr>
      </w:pPr>
      <w:r>
        <w:rPr>
          <w:rFonts w:ascii="a_Helver Bashkir" w:hAnsi="a_Helver Bashkir"/>
          <w:b/>
          <w:sz w:val="24"/>
          <w:szCs w:val="24"/>
          <w:lang w:eastAsia="ru-RU"/>
        </w:rPr>
        <w:t xml:space="preserve">            </w:t>
      </w:r>
      <w:r w:rsidRPr="00B921E5">
        <w:rPr>
          <w:rFonts w:ascii="a_Helver Bashkir" w:hAnsi="a_Helver Bashkir"/>
          <w:b/>
          <w:sz w:val="24"/>
          <w:szCs w:val="24"/>
          <w:lang w:eastAsia="ru-RU"/>
        </w:rPr>
        <w:t>Был эш программаһында федераль һәм республика закондары талаптары тормошҡа ашырыла:</w:t>
      </w:r>
    </w:p>
    <w:p w:rsidR="003412B1" w:rsidRPr="00B921E5" w:rsidRDefault="003412B1" w:rsidP="004B6472">
      <w:pPr>
        <w:spacing w:after="0" w:line="240" w:lineRule="auto"/>
        <w:jc w:val="both"/>
        <w:rPr>
          <w:rFonts w:ascii="a_Helver Bashkir" w:hAnsi="a_Helver Bashkir"/>
          <w:sz w:val="24"/>
          <w:szCs w:val="24"/>
          <w:lang w:eastAsia="ru-RU"/>
        </w:rPr>
      </w:pPr>
      <w:r w:rsidRPr="00B921E5">
        <w:rPr>
          <w:rFonts w:ascii="a_Helver Bashkir" w:hAnsi="a_Helver Bashkir"/>
          <w:sz w:val="24"/>
          <w:szCs w:val="24"/>
          <w:lang w:eastAsia="ru-RU"/>
        </w:rPr>
        <w:t xml:space="preserve">«Рәсәй Федерацияһы халыҡтары телдәре тураһында» Законы, Рәсәй Федерацияһының «Мәғариф тураһында» Законы, «Башҡортостан Республикаһы халыҡтары телдәре тураһында» Законы, Башҡортостан Республикаһының «Мәғариф тураһында» Законы, </w:t>
      </w:r>
      <w:r w:rsidRPr="00B921E5">
        <w:rPr>
          <w:rFonts w:ascii="a_Helver Bashkir" w:hAnsi="a_Helver Bashkir"/>
          <w:sz w:val="24"/>
          <w:szCs w:val="24"/>
          <w:lang w:val="be-BY" w:eastAsia="ru-RU"/>
        </w:rPr>
        <w:t>Башҡортостан Республикаһында Милли мәғарифты үҫтереү концепцияһы.</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Уҡытыу рус телендә алып барылған мәктәптәрҙән 5-се класы өсөн туған (</w:t>
      </w:r>
      <w:r>
        <w:rPr>
          <w:rFonts w:ascii="a_Helver Bashkir" w:hAnsi="a_Helver Bashkir"/>
          <w:sz w:val="24"/>
          <w:szCs w:val="24"/>
          <w:lang w:val="be-BY"/>
        </w:rPr>
        <w:t xml:space="preserve">башҡорт) теленән эш программаһы </w:t>
      </w:r>
      <w:r w:rsidRPr="00B921E5">
        <w:rPr>
          <w:rFonts w:ascii="a_Helver Bashkir" w:hAnsi="a_Helver Bashkir"/>
          <w:sz w:val="24"/>
          <w:szCs w:val="24"/>
          <w:lang w:val="be-BY"/>
        </w:rPr>
        <w:t>69 сәғәткә бүленгән (аҙнаға 2 сәғәт).</w:t>
      </w:r>
    </w:p>
    <w:p w:rsidR="003412B1" w:rsidRPr="00B921E5" w:rsidRDefault="003412B1" w:rsidP="004B6472">
      <w:pPr>
        <w:spacing w:after="0" w:line="240" w:lineRule="auto"/>
        <w:jc w:val="both"/>
        <w:rPr>
          <w:rFonts w:ascii="a_Helver Bashkir" w:hAnsi="a_Helver Bashkir"/>
          <w:b/>
          <w:sz w:val="24"/>
          <w:szCs w:val="24"/>
          <w:lang w:val="be-BY"/>
        </w:rPr>
      </w:pPr>
      <w:r w:rsidRPr="00B921E5">
        <w:rPr>
          <w:rFonts w:ascii="a_Helver Bashkir" w:hAnsi="a_Helver Bashkir"/>
          <w:b/>
          <w:sz w:val="24"/>
          <w:szCs w:val="24"/>
          <w:lang w:val="be-BY"/>
        </w:rPr>
        <w:t>Программала ҡуйылған маҡсат һәм бурыстар:</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Уҡыусыларҙы башҡорт әҙәби телендә дөрөҫ һөйләшергә, өйҙә, йәмәғәт урындарында, хеҙмәт процесында башҡорт әҙәби телен практик файҙаланырға өйрәтеү.</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Башҡорт теленең фонетик, лексик, грамматик нормалары буйынса белем һәм күнекмәләр биреү.</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Башҡорт телендә нәшер ителә торған гәзит-журналдарҙы, әҙәби китаптарҙы үҙ аллы уҡып аңлау күнекмәләрен биреү.</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Үҙ фекереңде билдәле кимәлдә бәйләнешле итеп һөйләй һәм яҙа алыу күнекмәләрен формалаштырыу.</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Телде өйрәнеү барышында балаларҙы башҡорт халҡының фәһемле тарихы, бай мәҙәниәте, сәнғәте, әҙәбиәте, башҡорт йолалары, күренекле шәхестәре, тыуған илдең тәбиғәте менән таныштырыу, уларҙы башҡорт донъяһына алып инеү, башҡорт халҡына, уның теленә, үҙе йәшәгән төйәккә ихтирам һәм һөйөү тәрбиәләү.</w:t>
      </w:r>
    </w:p>
    <w:p w:rsidR="003412B1" w:rsidRPr="00B921E5" w:rsidRDefault="003412B1" w:rsidP="004B6472">
      <w:pPr>
        <w:numPr>
          <w:ilvl w:val="0"/>
          <w:numId w:val="1"/>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 xml:space="preserve">Бөтә һаналғандарға таянып, рус һәм башҡорт телдәрен, әҙәбиәтен өйрәнеү нигеҙендә, балаларҙа туған телгә ихтирам тәрбиәләү, уларға илһөйәр һәм интернациональ тәрбиә биреү. </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b/>
          <w:sz w:val="24"/>
          <w:szCs w:val="24"/>
          <w:lang w:val="be-BY" w:eastAsia="ru-RU"/>
        </w:rPr>
        <w:t>Дәреслек:</w:t>
      </w:r>
      <w:r w:rsidRPr="00B921E5">
        <w:rPr>
          <w:rFonts w:ascii="a_Helver Bashkir" w:hAnsi="a_Helver Bashkir"/>
          <w:sz w:val="24"/>
          <w:szCs w:val="24"/>
          <w:lang w:val="be-BY" w:eastAsia="ru-RU"/>
        </w:rPr>
        <w:t xml:space="preserve"> Башҡорт теле: Рус мәктәптәренең 5-се класында уҡыусы башҡорт балалары өсөн өсөн дәреслек. Хажин В.И., Вилданов Ә.Х. – Өфө: Китап, 2012</w:t>
      </w:r>
    </w:p>
    <w:p w:rsidR="003412B1" w:rsidRPr="004D6D2B"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b/>
          <w:sz w:val="24"/>
          <w:szCs w:val="24"/>
          <w:lang w:val="be-BY"/>
        </w:rPr>
        <w:t xml:space="preserve">Программа кимәле: </w:t>
      </w:r>
      <w:r w:rsidRPr="004D6D2B">
        <w:rPr>
          <w:rFonts w:ascii="a_Helver Bashkir" w:hAnsi="a_Helver Bashkir"/>
          <w:sz w:val="24"/>
          <w:szCs w:val="24"/>
          <w:lang w:val="be-BY"/>
        </w:rPr>
        <w:t>базалы</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b/>
          <w:sz w:val="24"/>
          <w:szCs w:val="24"/>
          <w:lang w:val="be-BY"/>
        </w:rPr>
        <w:t>Программа үҙенсәлектәренең характеристикаһы:</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 xml:space="preserve">Эш программаһы Башҡортостан Республикаһы Мәғариф министрлығы тарафынан раҫланған Уҡытыу рус телендә алып барылған мәктәптәрҙең </w:t>
      </w:r>
      <w:r w:rsidRPr="00B921E5">
        <w:rPr>
          <w:rFonts w:ascii="a_Helver Bashkir" w:hAnsi="a_Helver Bashkir"/>
          <w:sz w:val="24"/>
          <w:szCs w:val="24"/>
          <w:lang w:val="en-US"/>
        </w:rPr>
        <w:t>I</w:t>
      </w:r>
      <w:r w:rsidRPr="00B921E5">
        <w:rPr>
          <w:rFonts w:ascii="a_Helver Bashkir" w:hAnsi="a_Helver Bashkir"/>
          <w:sz w:val="24"/>
          <w:szCs w:val="24"/>
          <w:lang w:val="be-BY"/>
        </w:rPr>
        <w:t>-</w:t>
      </w:r>
      <w:r w:rsidRPr="00B921E5">
        <w:rPr>
          <w:rFonts w:ascii="a_Helver Bashkir" w:hAnsi="a_Helver Bashkir"/>
          <w:sz w:val="24"/>
          <w:szCs w:val="24"/>
          <w:lang w:val="en-US"/>
        </w:rPr>
        <w:t>XI</w:t>
      </w:r>
      <w:r w:rsidRPr="00B921E5">
        <w:rPr>
          <w:rFonts w:ascii="a_Helver Bashkir" w:hAnsi="a_Helver Bashkir"/>
          <w:sz w:val="24"/>
          <w:szCs w:val="24"/>
          <w:lang w:val="be-BY"/>
        </w:rPr>
        <w:t xml:space="preserve"> кластары өсөн башҡорт теле һәм әҙәбиәте программаһы. (Төҙөүселәре: Тикеев Д.С., Толомбаев Х.А., Вилданов Ә.Х., Дәүләтшина М.С., Хөснөтдинова Ф.Ә., Хажин В.И. – Ижевск, 2008) нигеҙендә, шулай уҡ Рус мәктәптәренең 5-се класында уҡыусы башҡорт балалары өсөн дәреслеккә тура килтереп  т</w:t>
      </w:r>
      <w:r>
        <w:rPr>
          <w:rFonts w:ascii="a_Helver Bashkir" w:hAnsi="a_Helver Bashkir"/>
          <w:sz w:val="24"/>
          <w:szCs w:val="24"/>
          <w:lang w:val="be-BY"/>
        </w:rPr>
        <w:t xml:space="preserve">өҙөлгән. </w:t>
      </w:r>
    </w:p>
    <w:p w:rsidR="003412B1" w:rsidRPr="00B921E5" w:rsidRDefault="003412B1" w:rsidP="00FA3805">
      <w:pPr>
        <w:spacing w:after="0" w:line="240" w:lineRule="auto"/>
        <w:jc w:val="both"/>
        <w:rPr>
          <w:rFonts w:ascii="a_Helver Bashkir" w:hAnsi="a_Helver Bashkir"/>
          <w:b/>
          <w:sz w:val="24"/>
          <w:szCs w:val="24"/>
          <w:lang w:val="be-BY"/>
        </w:rPr>
      </w:pPr>
      <w:r w:rsidRPr="00B921E5">
        <w:rPr>
          <w:rFonts w:ascii="a_Helver Bashkir" w:hAnsi="a_Helver Bashkir"/>
          <w:b/>
          <w:sz w:val="24"/>
          <w:szCs w:val="24"/>
          <w:lang w:val="be-BY"/>
        </w:rPr>
        <w:t>Баш</w:t>
      </w:r>
      <w:r w:rsidRPr="00B921E5">
        <w:rPr>
          <w:rFonts w:ascii="a_Helver Bashkir" w:hAnsi="a_Helver Bashkir"/>
          <w:b/>
          <w:sz w:val="24"/>
          <w:szCs w:val="24"/>
          <w:lang w:val="ba-RU"/>
        </w:rPr>
        <w:t>ҡ</w:t>
      </w:r>
      <w:r w:rsidRPr="00B921E5">
        <w:rPr>
          <w:rFonts w:ascii="a_Helver Bashkir" w:hAnsi="a_Helver Bashkir"/>
          <w:b/>
          <w:sz w:val="24"/>
          <w:szCs w:val="24"/>
          <w:lang w:val="be-BY"/>
        </w:rPr>
        <w:t>орт теле буйынса программаның йөкмәткеһе һәм төҙөлөшө.</w:t>
      </w:r>
      <w:r w:rsidRPr="004B6472">
        <w:rPr>
          <w:rFonts w:ascii="a_Helver Bashkir" w:hAnsi="a_Helver Bashkir"/>
          <w:b/>
          <w:sz w:val="24"/>
          <w:szCs w:val="24"/>
          <w:lang w:val="be-BY"/>
        </w:rPr>
        <w:t xml:space="preserve"> </w:t>
      </w:r>
      <w:r w:rsidRPr="00B921E5">
        <w:rPr>
          <w:rFonts w:ascii="a_Helver Bashkir" w:hAnsi="a_Helver Bashkir"/>
          <w:sz w:val="24"/>
          <w:szCs w:val="24"/>
          <w:lang w:val="be-BY"/>
        </w:rPr>
        <w:t>Уҡытыу эше рус телендә алып барылған мәктәптәрҙә уҡыусы башҡорт балаларына туған телде өйрәтеү төҙөлгән был программа башҡот теленең фонетик системаһы, лексик байлығы, һүҙьяһалыш, морфологияһы, синтаксисы, телмәр культураһы хаҡында</w:t>
      </w:r>
      <w:r w:rsidRPr="004B6472">
        <w:rPr>
          <w:rFonts w:ascii="a_Helver Bashkir" w:hAnsi="a_Helver Bashkir"/>
          <w:sz w:val="24"/>
          <w:szCs w:val="24"/>
          <w:lang w:val="be-BY"/>
        </w:rPr>
        <w:t xml:space="preserve"> </w:t>
      </w:r>
      <w:r w:rsidRPr="00B921E5">
        <w:rPr>
          <w:rFonts w:ascii="a_Helver Bashkir" w:hAnsi="a_Helver Bashkir"/>
          <w:sz w:val="24"/>
          <w:szCs w:val="24"/>
          <w:lang w:val="be-BY"/>
        </w:rPr>
        <w:t>уҡыусыларға башланғыс мәғлүмәттәр биреүҙе маҡсат итеп ҡуя. Тимәк, был программа уҡытыу һәм тәрбиә эше башҡорт телендә алып барылған мәктәптәрҙәге туған тел программаһынан теоретик нигеҙе еңелерәк, ләкин практик йүнәлешле булыуы менән дә ныҡ айырыла.</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Башҡорт телен уҡытыуҙың маҡсатынан һәм бурыстарынан сығып, программаның йөкмәткеһе түбәндәгеләрҙе үҙ эсенә ала.</w:t>
      </w:r>
    </w:p>
    <w:p w:rsidR="003412B1" w:rsidRPr="00B921E5" w:rsidRDefault="003412B1" w:rsidP="00FA3805">
      <w:pPr>
        <w:pStyle w:val="ListParagraph"/>
        <w:numPr>
          <w:ilvl w:val="0"/>
          <w:numId w:val="6"/>
        </w:numPr>
        <w:jc w:val="both"/>
        <w:rPr>
          <w:rFonts w:ascii="a_Helver Bashkir" w:hAnsi="a_Helver Bashkir"/>
          <w:sz w:val="24"/>
          <w:szCs w:val="24"/>
          <w:lang w:val="be-BY"/>
        </w:rPr>
      </w:pPr>
      <w:r w:rsidRPr="00B921E5">
        <w:rPr>
          <w:rFonts w:ascii="a_Helver Bashkir" w:hAnsi="a_Helver Bashkir"/>
          <w:b w:val="0"/>
          <w:sz w:val="24"/>
          <w:szCs w:val="24"/>
          <w:lang w:val="be-BY"/>
        </w:rPr>
        <w:t>Башҡорт теленең фонетик системаһы менән таныштырыу, уның үҙенсәлекле өндәрен аңлы рәүештә ҡабул итеү, иҫтә ҡалдырыу, дөрөҫ әйтеү, туған тел күренештәрен рус теле күренештәре менән сағыштыра белеү күнекмәләре тәрбиәләү.</w:t>
      </w:r>
    </w:p>
    <w:p w:rsidR="003412B1" w:rsidRPr="00B921E5" w:rsidRDefault="003412B1" w:rsidP="00FA3805">
      <w:pPr>
        <w:pStyle w:val="ListParagraph"/>
        <w:numPr>
          <w:ilvl w:val="0"/>
          <w:numId w:val="6"/>
        </w:numPr>
        <w:jc w:val="both"/>
        <w:rPr>
          <w:rFonts w:ascii="a_Helver Bashkir" w:hAnsi="a_Helver Bashkir"/>
          <w:sz w:val="24"/>
          <w:szCs w:val="24"/>
          <w:lang w:val="be-BY"/>
        </w:rPr>
      </w:pPr>
      <w:r w:rsidRPr="00B921E5">
        <w:rPr>
          <w:rFonts w:ascii="a_Helver Bashkir" w:hAnsi="a_Helver Bashkir"/>
          <w:b w:val="0"/>
          <w:sz w:val="24"/>
          <w:szCs w:val="24"/>
          <w:lang w:val="be-BY"/>
        </w:rPr>
        <w:t>Туған телдең лексик байлығын үҙләштереү, төрлө һүҙлектәр менән эшләй алыу күнекмәләрен булдырыу.Һүҙьяһалыш ҡалыптарын үҙләштереү.</w:t>
      </w:r>
    </w:p>
    <w:p w:rsidR="003412B1" w:rsidRPr="00B921E5" w:rsidRDefault="003412B1" w:rsidP="00FA3805">
      <w:pPr>
        <w:pStyle w:val="ListParagraph"/>
        <w:numPr>
          <w:ilvl w:val="0"/>
          <w:numId w:val="6"/>
        </w:numPr>
        <w:jc w:val="both"/>
        <w:rPr>
          <w:rFonts w:ascii="a_Helver Bashkir" w:hAnsi="a_Helver Bashkir"/>
          <w:sz w:val="24"/>
          <w:szCs w:val="24"/>
          <w:lang w:val="be-BY"/>
        </w:rPr>
      </w:pPr>
      <w:r w:rsidRPr="00B921E5">
        <w:rPr>
          <w:rFonts w:ascii="a_Helver Bashkir" w:hAnsi="a_Helver Bashkir"/>
          <w:b w:val="0"/>
          <w:sz w:val="24"/>
          <w:szCs w:val="24"/>
          <w:lang w:val="be-BY"/>
        </w:rPr>
        <w:t>Башҡорт теленең морфологик төҙөлөшөн, һүҙ төркөмдәрен, уларҙың категорияларын белеүәм телмәр процесында ҡуллана алыу.</w:t>
      </w:r>
    </w:p>
    <w:p w:rsidR="003412B1" w:rsidRPr="00B921E5" w:rsidRDefault="003412B1" w:rsidP="00FA3805">
      <w:pPr>
        <w:pStyle w:val="ListParagraph"/>
        <w:numPr>
          <w:ilvl w:val="0"/>
          <w:numId w:val="6"/>
        </w:numPr>
        <w:jc w:val="both"/>
        <w:rPr>
          <w:rFonts w:ascii="a_Helver Bashkir" w:hAnsi="a_Helver Bashkir"/>
          <w:sz w:val="24"/>
          <w:szCs w:val="24"/>
          <w:lang w:val="be-BY"/>
        </w:rPr>
      </w:pPr>
      <w:r w:rsidRPr="00B921E5">
        <w:rPr>
          <w:rFonts w:ascii="a_Helver Bashkir" w:hAnsi="a_Helver Bashkir"/>
          <w:b w:val="0"/>
          <w:sz w:val="24"/>
          <w:szCs w:val="24"/>
          <w:lang w:val="be-BY"/>
        </w:rPr>
        <w:t>Башҡорт теленең синтаксик төҙөлөшө: ябай һәм ҡушма һөйләмдәр тураһында мәғлүмәтле булыу, уларҙы яҙма һәм һөйләү телмәрендә ҡуллана белеү.</w:t>
      </w:r>
      <w:r w:rsidRPr="00B921E5">
        <w:rPr>
          <w:rFonts w:ascii="a_Helver Bashkir" w:hAnsi="a_Helver Bashkir"/>
          <w:sz w:val="24"/>
          <w:szCs w:val="24"/>
          <w:lang w:val="be-BY"/>
        </w:rPr>
        <w:t xml:space="preserve"> </w:t>
      </w:r>
    </w:p>
    <w:p w:rsidR="003412B1" w:rsidRPr="00B921E5" w:rsidRDefault="003412B1" w:rsidP="00FA3805">
      <w:pPr>
        <w:pStyle w:val="ListParagraph"/>
        <w:jc w:val="both"/>
        <w:rPr>
          <w:rFonts w:ascii="a_Helver Bashkir" w:hAnsi="a_Helver Bashkir"/>
          <w:b w:val="0"/>
          <w:sz w:val="24"/>
          <w:szCs w:val="24"/>
          <w:lang w:val="be-BY"/>
        </w:rPr>
      </w:pPr>
      <w:r w:rsidRPr="00B921E5">
        <w:rPr>
          <w:rFonts w:ascii="a_Helver Bashkir" w:hAnsi="a_Helver Bashkir"/>
          <w:b w:val="0"/>
          <w:sz w:val="24"/>
          <w:szCs w:val="24"/>
          <w:lang w:val="be-BY"/>
        </w:rPr>
        <w:t>Быларҙан тыш, уҡыусыларҙа орфоэпик, орфографик һәм пунктуацион культура тәрбиәләү, һөйләү һәм яҙыу телмәрен камиллаштырыу, үҫтереү йүнәлешендәге эш төрҙәре лә программанан ситтә ҡалмаған. Тел материалын эре блоктар алымы менән өйрәнеү тәҡдим ителә һәм башҡорт теленең күренештәрен айырым кластарға бүлеп өйрәнеү өсөн түбәндәге блоктар тәҡдим ителә:</w:t>
      </w:r>
    </w:p>
    <w:p w:rsidR="003412B1" w:rsidRPr="00B921E5" w:rsidRDefault="003412B1" w:rsidP="00FA3805">
      <w:pPr>
        <w:pStyle w:val="ListParagraph"/>
        <w:jc w:val="both"/>
        <w:rPr>
          <w:rFonts w:ascii="a_Helver Bashkir" w:hAnsi="a_Helver Bashkir"/>
          <w:b w:val="0"/>
          <w:sz w:val="24"/>
          <w:szCs w:val="24"/>
          <w:lang w:val="ba-RU"/>
        </w:rPr>
      </w:pPr>
      <w:r w:rsidRPr="00B921E5">
        <w:rPr>
          <w:rFonts w:ascii="a_Helver Bashkir" w:hAnsi="a_Helver Bashkir"/>
          <w:b w:val="0"/>
          <w:sz w:val="24"/>
          <w:szCs w:val="24"/>
          <w:lang w:val="en-US"/>
        </w:rPr>
        <w:t>V</w:t>
      </w:r>
      <w:r w:rsidRPr="00B921E5">
        <w:rPr>
          <w:rFonts w:ascii="a_Helver Bashkir" w:hAnsi="a_Helver Bashkir"/>
          <w:b w:val="0"/>
          <w:sz w:val="24"/>
          <w:szCs w:val="24"/>
          <w:lang w:val="be-BY"/>
        </w:rPr>
        <w:t xml:space="preserve"> класс</w:t>
      </w:r>
      <w:r w:rsidRPr="00B921E5">
        <w:rPr>
          <w:rFonts w:ascii="a_Helver Bashkir" w:hAnsi="a_Helver Bashkir"/>
          <w:b w:val="0"/>
          <w:sz w:val="24"/>
          <w:szCs w:val="24"/>
          <w:lang w:val="ba-RU"/>
        </w:rPr>
        <w:t>. Түбән кластарҙа үтелгәндәрҙе ҡабатлау. Фонетика: өндәр һәм хәрефтәр. Башҡорт теленең алфавиты. Ижек. Баҫым системаһы.</w:t>
      </w:r>
    </w:p>
    <w:p w:rsidR="003412B1" w:rsidRPr="00B921E5" w:rsidRDefault="003412B1" w:rsidP="00D92B71">
      <w:pPr>
        <w:spacing w:after="0"/>
        <w:jc w:val="both"/>
        <w:rPr>
          <w:rFonts w:ascii="a_Helver Bashkir" w:hAnsi="a_Helver Bashkir"/>
          <w:b/>
          <w:sz w:val="24"/>
          <w:szCs w:val="24"/>
          <w:lang w:val="be-BY"/>
        </w:rPr>
      </w:pPr>
      <w:r w:rsidRPr="00B921E5">
        <w:rPr>
          <w:rFonts w:ascii="a_Helver Bashkir" w:hAnsi="a_Helver Bashkir"/>
          <w:b/>
          <w:bCs/>
          <w:lang w:val="be-BY"/>
        </w:rPr>
        <w:t xml:space="preserve">Уҡыу предметын өйрәнеүҙең һөҙөмтәләре. </w:t>
      </w:r>
      <w:r w:rsidRPr="00B921E5">
        <w:rPr>
          <w:rFonts w:ascii="a_Helver Bashkir" w:hAnsi="a_Helver Bashkir"/>
          <w:b/>
          <w:sz w:val="24"/>
          <w:szCs w:val="24"/>
          <w:lang w:val="be-BY"/>
        </w:rPr>
        <w:t>Шәхси  һө</w:t>
      </w:r>
      <w:r w:rsidRPr="00B921E5">
        <w:rPr>
          <w:rFonts w:ascii="a_Helver Bashkir" w:eastAsia="MS Mincho" w:hAnsi="a_Helver Bashkir"/>
          <w:b/>
          <w:sz w:val="24"/>
          <w:szCs w:val="24"/>
          <w:lang w:val="be-BY"/>
        </w:rPr>
        <w:t>ҙө</w:t>
      </w:r>
      <w:r w:rsidRPr="00B921E5">
        <w:rPr>
          <w:rFonts w:ascii="a_Helver Bashkir" w:hAnsi="a_Helver Bashkir"/>
          <w:b/>
          <w:sz w:val="24"/>
          <w:szCs w:val="24"/>
          <w:lang w:val="be-BY"/>
        </w:rPr>
        <w:t>мтәләр.</w:t>
      </w:r>
    </w:p>
    <w:p w:rsidR="003412B1" w:rsidRPr="00B921E5" w:rsidRDefault="003412B1" w:rsidP="00D92B71">
      <w:pPr>
        <w:spacing w:after="0"/>
        <w:jc w:val="both"/>
        <w:rPr>
          <w:rFonts w:ascii="a_Helver Bashkir" w:hAnsi="a_Helver Bashkir"/>
          <w:b/>
          <w:bCs/>
          <w:lang w:val="be-BY"/>
        </w:rPr>
      </w:pPr>
      <w:r w:rsidRPr="00B921E5">
        <w:rPr>
          <w:rFonts w:ascii="a_Helver Bashkir" w:hAnsi="a_Helver Bashkir"/>
          <w:sz w:val="24"/>
          <w:szCs w:val="24"/>
          <w:lang w:val="be-BY"/>
        </w:rPr>
        <w:t>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телен өйрәнеү</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ең шәхси һө</w:t>
      </w:r>
      <w:r w:rsidRPr="00B921E5">
        <w:rPr>
          <w:rFonts w:ascii="a_Helver Bashkir" w:eastAsia="MS Mincho" w:hAnsi="a_Helver Bashkir"/>
          <w:sz w:val="24"/>
          <w:szCs w:val="24"/>
          <w:lang w:val="be-BY"/>
        </w:rPr>
        <w:t>ҙө</w:t>
      </w:r>
      <w:r w:rsidRPr="00B921E5">
        <w:rPr>
          <w:rFonts w:ascii="a_Helver Bashkir" w:hAnsi="a_Helver Bashkir"/>
          <w:sz w:val="24"/>
          <w:szCs w:val="24"/>
          <w:lang w:val="be-BY"/>
        </w:rPr>
        <w:t>мтәләренә түбәндәгеләр инә: донъяны күп телле һәм мә</w:t>
      </w:r>
      <w:r w:rsidRPr="00B921E5">
        <w:rPr>
          <w:rFonts w:ascii="a_Helver Bashkir" w:eastAsia="MS Mincho" w:hAnsi="a_Helver Bashkir"/>
          <w:sz w:val="24"/>
          <w:szCs w:val="24"/>
          <w:lang w:val="be-BY"/>
        </w:rPr>
        <w:t>ҙә</w:t>
      </w:r>
      <w:r w:rsidRPr="00B921E5">
        <w:rPr>
          <w:rFonts w:ascii="a_Helver Bashkir" w:hAnsi="a_Helver Bashkir"/>
          <w:sz w:val="24"/>
          <w:szCs w:val="24"/>
          <w:lang w:val="be-BY"/>
        </w:rPr>
        <w:t>ниәтле йәмғиәт булара</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 xml:space="preserve">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абул итеү; ү</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еңде илдең гражданины итеп тойоу; телде (шул и</w:t>
      </w:r>
      <w:r w:rsidRPr="00B921E5">
        <w:rPr>
          <w:rFonts w:ascii="a_Helver Bashkir" w:eastAsia="MS Mincho" w:hAnsi="a_Helver Bashkir"/>
          <w:sz w:val="24"/>
          <w:szCs w:val="24"/>
          <w:lang w:val="be-BY"/>
        </w:rPr>
        <w:t>ҫә</w:t>
      </w:r>
      <w:r w:rsidRPr="00B921E5">
        <w:rPr>
          <w:rFonts w:ascii="a_Helver Bashkir" w:hAnsi="a_Helver Bashkir"/>
          <w:sz w:val="24"/>
          <w:szCs w:val="24"/>
          <w:lang w:val="be-BY"/>
        </w:rPr>
        <w:t>птән 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телен) төп аралашыу сараһы булара</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 xml:space="preserve">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абул итеү; 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теле саралары яр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амында (балалар фольклоры, балалар ә</w:t>
      </w:r>
      <w:r w:rsidRPr="00B921E5">
        <w:rPr>
          <w:rFonts w:ascii="a_Helver Bashkir" w:eastAsia="MS Mincho" w:hAnsi="a_Helver Bashkir"/>
          <w:sz w:val="24"/>
          <w:szCs w:val="24"/>
          <w:lang w:val="be-BY"/>
        </w:rPr>
        <w:t>ҙә</w:t>
      </w:r>
      <w:r w:rsidRPr="00B921E5">
        <w:rPr>
          <w:rFonts w:ascii="a_Helver Bashkir" w:hAnsi="a_Helver Bashkir"/>
          <w:sz w:val="24"/>
          <w:szCs w:val="24"/>
          <w:lang w:val="be-BY"/>
        </w:rPr>
        <w:t xml:space="preserve">биәтенең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айһы бер үрнәктәре) 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ыусының 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хал</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ының тормошо менән танышыуы.</w:t>
      </w:r>
    </w:p>
    <w:p w:rsidR="003412B1" w:rsidRPr="00B921E5" w:rsidRDefault="003412B1" w:rsidP="00D92B71">
      <w:pPr>
        <w:spacing w:after="0"/>
        <w:jc w:val="both"/>
        <w:rPr>
          <w:rFonts w:ascii="a_Helver Bashkir" w:hAnsi="a_Helver Bashkir"/>
          <w:b/>
          <w:lang w:val="be-BY"/>
        </w:rPr>
      </w:pPr>
      <w:r w:rsidRPr="00B921E5">
        <w:rPr>
          <w:rFonts w:ascii="a_Helver Bashkir" w:hAnsi="a_Helver Bashkir"/>
          <w:b/>
          <w:lang w:val="be-BY"/>
        </w:rPr>
        <w:t>Метапредмет һө</w:t>
      </w:r>
      <w:r w:rsidRPr="00B921E5">
        <w:rPr>
          <w:rFonts w:ascii="a_Helver Bashkir" w:eastAsia="MS Mincho" w:hAnsi="a_Helver Bashkir"/>
          <w:b/>
          <w:lang w:val="be-BY"/>
        </w:rPr>
        <w:t>ҙө</w:t>
      </w:r>
      <w:r w:rsidRPr="00B921E5">
        <w:rPr>
          <w:rFonts w:ascii="a_Helver Bashkir" w:hAnsi="a_Helver Bashkir"/>
          <w:b/>
          <w:lang w:val="be-BY"/>
        </w:rPr>
        <w:t>мтәләр:</w:t>
      </w:r>
    </w:p>
    <w:p w:rsidR="003412B1" w:rsidRPr="00B921E5" w:rsidRDefault="003412B1" w:rsidP="00D92B71">
      <w:pPr>
        <w:pStyle w:val="ListParagraph"/>
        <w:numPr>
          <w:ilvl w:val="0"/>
          <w:numId w:val="7"/>
        </w:numPr>
        <w:jc w:val="both"/>
        <w:rPr>
          <w:rFonts w:ascii="a_Helver Bashkir" w:hAnsi="a_Helver Bashkir"/>
          <w:b w:val="0"/>
          <w:sz w:val="22"/>
          <w:szCs w:val="22"/>
          <w:lang w:val="be-BY"/>
        </w:rPr>
      </w:pPr>
      <w:r w:rsidRPr="00B921E5">
        <w:rPr>
          <w:rFonts w:ascii="a_Helver Bashkir" w:hAnsi="a_Helver Bashkir"/>
          <w:b w:val="0"/>
          <w:sz w:val="24"/>
          <w:szCs w:val="24"/>
          <w:lang w:val="be-BY"/>
        </w:rPr>
        <w:t>у</w:t>
      </w:r>
      <w:r w:rsidRPr="00B921E5">
        <w:rPr>
          <w:rFonts w:ascii="a_Helver Bashkir" w:eastAsia="MS Mincho" w:hAnsi="a_Helver Bashkir"/>
          <w:b w:val="0"/>
          <w:sz w:val="24"/>
          <w:szCs w:val="24"/>
          <w:lang w:val="be-BY"/>
        </w:rPr>
        <w:t>ҡ</w:t>
      </w:r>
      <w:r w:rsidRPr="00B921E5">
        <w:rPr>
          <w:rFonts w:ascii="a_Helver Bashkir" w:hAnsi="a_Helver Bashkir"/>
          <w:b w:val="0"/>
          <w:sz w:val="24"/>
          <w:szCs w:val="24"/>
          <w:lang w:val="be-BY"/>
        </w:rPr>
        <w:t>ыусының коммуникатив һәләттәрен ү</w:t>
      </w:r>
      <w:r w:rsidRPr="00B921E5">
        <w:rPr>
          <w:rFonts w:ascii="a_Helver Bashkir" w:eastAsia="MS Mincho" w:hAnsi="a_Helver Bashkir"/>
          <w:b w:val="0"/>
          <w:sz w:val="24"/>
          <w:szCs w:val="24"/>
          <w:lang w:val="be-BY"/>
        </w:rPr>
        <w:t>ҫ</w:t>
      </w:r>
      <w:r w:rsidRPr="00B921E5">
        <w:rPr>
          <w:rFonts w:ascii="a_Helver Bashkir" w:hAnsi="a_Helver Bashkir"/>
          <w:b w:val="0"/>
          <w:sz w:val="24"/>
          <w:szCs w:val="24"/>
          <w:lang w:val="be-BY"/>
        </w:rPr>
        <w:t>тереү; коммуникатив мәсьәләне сисеү өсөн адекват тел һәм телмәр сараларын һайлау һәләтен ү</w:t>
      </w:r>
      <w:r w:rsidRPr="00B921E5">
        <w:rPr>
          <w:rFonts w:ascii="a_Helver Bashkir" w:eastAsia="MS Mincho" w:hAnsi="a_Helver Bashkir"/>
          <w:b w:val="0"/>
          <w:sz w:val="24"/>
          <w:szCs w:val="24"/>
          <w:lang w:val="be-BY"/>
        </w:rPr>
        <w:t>ҫ</w:t>
      </w:r>
      <w:r w:rsidRPr="00B921E5">
        <w:rPr>
          <w:rFonts w:ascii="a_Helver Bashkir" w:hAnsi="a_Helver Bashkir"/>
          <w:b w:val="0"/>
          <w:sz w:val="24"/>
          <w:szCs w:val="24"/>
          <w:lang w:val="be-BY"/>
        </w:rPr>
        <w:t>тереү;</w:t>
      </w:r>
    </w:p>
    <w:p w:rsidR="003412B1" w:rsidRPr="00B921E5" w:rsidRDefault="003412B1" w:rsidP="00D92B71">
      <w:pPr>
        <w:pStyle w:val="ListParagraph"/>
        <w:numPr>
          <w:ilvl w:val="0"/>
          <w:numId w:val="7"/>
        </w:numPr>
        <w:jc w:val="both"/>
        <w:rPr>
          <w:rFonts w:ascii="a_Helver Bashkir" w:hAnsi="a_Helver Bashkir"/>
          <w:b w:val="0"/>
          <w:sz w:val="22"/>
          <w:szCs w:val="22"/>
          <w:lang w:val="be-BY"/>
        </w:rPr>
      </w:pPr>
      <w:r w:rsidRPr="00B921E5">
        <w:rPr>
          <w:rFonts w:ascii="a_Helver Bashkir" w:hAnsi="a_Helver Bashkir"/>
          <w:b w:val="0"/>
          <w:sz w:val="24"/>
          <w:szCs w:val="24"/>
          <w:lang w:val="be-BY"/>
        </w:rPr>
        <w:t>у</w:t>
      </w:r>
      <w:r w:rsidRPr="00B921E5">
        <w:rPr>
          <w:rFonts w:ascii="a_Helver Bashkir" w:eastAsia="MS Mincho" w:hAnsi="a_Helver Bashkir"/>
          <w:b w:val="0"/>
          <w:sz w:val="24"/>
          <w:szCs w:val="24"/>
          <w:lang w:val="be-BY"/>
        </w:rPr>
        <w:t>ҡ</w:t>
      </w:r>
      <w:r w:rsidRPr="00B921E5">
        <w:rPr>
          <w:rFonts w:ascii="a_Helver Bashkir" w:hAnsi="a_Helver Bashkir"/>
          <w:b w:val="0"/>
          <w:sz w:val="24"/>
          <w:szCs w:val="24"/>
          <w:lang w:val="be-BY"/>
        </w:rPr>
        <w:t>ыусының танып белеү һәм эмоциональ сфераларын ү</w:t>
      </w:r>
      <w:r w:rsidRPr="00B921E5">
        <w:rPr>
          <w:rFonts w:ascii="a_Helver Bashkir" w:eastAsia="MS Mincho" w:hAnsi="a_Helver Bashkir"/>
          <w:b w:val="0"/>
          <w:sz w:val="24"/>
          <w:szCs w:val="24"/>
          <w:lang w:val="be-BY"/>
        </w:rPr>
        <w:t>ҫ</w:t>
      </w:r>
      <w:r w:rsidRPr="00B921E5">
        <w:rPr>
          <w:rFonts w:ascii="a_Helver Bashkir" w:hAnsi="a_Helver Bashkir"/>
          <w:b w:val="0"/>
          <w:sz w:val="24"/>
          <w:szCs w:val="24"/>
          <w:lang w:val="be-BY"/>
        </w:rPr>
        <w:t>тереү; баш</w:t>
      </w:r>
      <w:r w:rsidRPr="00B921E5">
        <w:rPr>
          <w:rFonts w:ascii="a_Helver Bashkir" w:eastAsia="MS Mincho" w:hAnsi="a_Helver Bashkir"/>
          <w:b w:val="0"/>
          <w:sz w:val="24"/>
          <w:szCs w:val="24"/>
          <w:lang w:val="be-BY"/>
        </w:rPr>
        <w:t>ҡ</w:t>
      </w:r>
      <w:r w:rsidRPr="00B921E5">
        <w:rPr>
          <w:rFonts w:ascii="a_Helver Bashkir" w:hAnsi="a_Helver Bashkir"/>
          <w:b w:val="0"/>
          <w:sz w:val="24"/>
          <w:szCs w:val="24"/>
          <w:lang w:val="be-BY"/>
        </w:rPr>
        <w:t xml:space="preserve">орт телен өйрәнеүгә мотивация булдырыу; </w:t>
      </w:r>
    </w:p>
    <w:p w:rsidR="003412B1" w:rsidRPr="00B921E5" w:rsidRDefault="003412B1" w:rsidP="00D92B71">
      <w:pPr>
        <w:pStyle w:val="ListParagraph"/>
        <w:numPr>
          <w:ilvl w:val="0"/>
          <w:numId w:val="7"/>
        </w:numPr>
        <w:jc w:val="both"/>
        <w:rPr>
          <w:rFonts w:ascii="a_Helver Bashkir" w:hAnsi="a_Helver Bashkir"/>
          <w:b w:val="0"/>
          <w:sz w:val="22"/>
          <w:szCs w:val="22"/>
          <w:lang w:val="be-BY"/>
        </w:rPr>
      </w:pPr>
      <w:r w:rsidRPr="00B921E5">
        <w:rPr>
          <w:rFonts w:ascii="a_Helver Bashkir" w:hAnsi="a_Helver Bashkir"/>
          <w:b w:val="0"/>
          <w:sz w:val="24"/>
          <w:szCs w:val="24"/>
          <w:lang w:val="be-BY"/>
        </w:rPr>
        <w:t>у</w:t>
      </w:r>
      <w:r w:rsidRPr="00B921E5">
        <w:rPr>
          <w:rFonts w:ascii="a_Helver Bashkir" w:eastAsia="MS Mincho" w:hAnsi="a_Helver Bashkir"/>
          <w:b w:val="0"/>
          <w:sz w:val="24"/>
          <w:szCs w:val="24"/>
          <w:lang w:val="be-BY"/>
        </w:rPr>
        <w:t>ҡ</w:t>
      </w:r>
      <w:r w:rsidRPr="00B921E5">
        <w:rPr>
          <w:rFonts w:ascii="a_Helver Bashkir" w:hAnsi="a_Helver Bashkir"/>
          <w:b w:val="0"/>
          <w:sz w:val="24"/>
          <w:szCs w:val="24"/>
          <w:lang w:val="be-BY"/>
        </w:rPr>
        <w:t>ытыу-методик комплекcтың төрлө компоненттары (дәреслек, аудиодиск һ.б.) менән эшләргә өйрәтеү.</w:t>
      </w:r>
    </w:p>
    <w:p w:rsidR="003412B1" w:rsidRPr="00B921E5" w:rsidRDefault="003412B1" w:rsidP="00D92B71">
      <w:pPr>
        <w:pStyle w:val="NoSpacing"/>
        <w:jc w:val="both"/>
        <w:rPr>
          <w:rFonts w:ascii="a_Helver Bashkir" w:hAnsi="a_Helver Bashkir"/>
          <w:b/>
          <w:sz w:val="24"/>
          <w:szCs w:val="24"/>
          <w:lang w:val="be-BY"/>
        </w:rPr>
      </w:pPr>
      <w:r w:rsidRPr="00B921E5">
        <w:rPr>
          <w:rFonts w:ascii="a_Helver Bashkir" w:hAnsi="a_Helver Bashkir"/>
          <w:b/>
          <w:bCs/>
          <w:sz w:val="24"/>
          <w:szCs w:val="24"/>
          <w:lang w:val="be-BY"/>
        </w:rPr>
        <w:t>Предмет һө</w:t>
      </w:r>
      <w:r w:rsidRPr="00B921E5">
        <w:rPr>
          <w:rFonts w:ascii="a_Helver Bashkir" w:eastAsia="MS Mincho" w:hAnsi="a_Helver Bashkir"/>
          <w:b/>
          <w:bCs/>
          <w:sz w:val="24"/>
          <w:szCs w:val="24"/>
          <w:lang w:val="be-BY"/>
        </w:rPr>
        <w:t>ҙ</w:t>
      </w:r>
      <w:r w:rsidRPr="00B921E5">
        <w:rPr>
          <w:rFonts w:ascii="a_Helver Bashkir" w:hAnsi="a_Helver Bashkir"/>
          <w:b/>
          <w:bCs/>
          <w:sz w:val="24"/>
          <w:szCs w:val="24"/>
          <w:lang w:val="be-BY"/>
        </w:rPr>
        <w:t>өмтәләре:</w:t>
      </w:r>
    </w:p>
    <w:p w:rsidR="003412B1" w:rsidRPr="00B921E5" w:rsidRDefault="003412B1" w:rsidP="00D92B71">
      <w:pPr>
        <w:pStyle w:val="NoSpacing"/>
        <w:jc w:val="both"/>
        <w:rPr>
          <w:rFonts w:ascii="a_Helver Bashkir" w:hAnsi="a_Helver Bashkir"/>
          <w:b/>
          <w:sz w:val="24"/>
          <w:szCs w:val="24"/>
          <w:lang w:val="be-BY"/>
        </w:rPr>
      </w:pPr>
      <w:r w:rsidRPr="00B921E5">
        <w:rPr>
          <w:rFonts w:ascii="a_Helver Bashkir" w:hAnsi="a_Helver Bashkir"/>
          <w:b/>
          <w:sz w:val="24"/>
          <w:szCs w:val="24"/>
          <w:lang w:val="be-BY"/>
        </w:rPr>
        <w:t xml:space="preserve">- </w:t>
      </w:r>
      <w:r w:rsidRPr="00B921E5">
        <w:rPr>
          <w:rFonts w:ascii="a_Helver Bashkir" w:hAnsi="a_Helver Bashkir"/>
          <w:sz w:val="24"/>
          <w:szCs w:val="24"/>
          <w:lang w:val="be-BY"/>
        </w:rPr>
        <w:t>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теле нормалары (фонетик, лексик, грамматик) тураһында башланғыс белешмә; (курс йөкмәткеһе кимәлендә) өн, хәреф, һү</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 xml:space="preserve"> кеүек тел берәмектәрен табыу һәм сағыштырыу һәләте.</w:t>
      </w:r>
    </w:p>
    <w:p w:rsidR="003412B1" w:rsidRPr="00B921E5" w:rsidRDefault="003412B1" w:rsidP="00D92B71">
      <w:pPr>
        <w:pStyle w:val="NoSpacing"/>
        <w:jc w:val="both"/>
        <w:rPr>
          <w:rFonts w:ascii="a_Helver Bashkir" w:hAnsi="a_Helver Bashkir"/>
          <w:b/>
          <w:sz w:val="24"/>
          <w:szCs w:val="24"/>
          <w:lang w:val="be-BY"/>
        </w:rPr>
      </w:pPr>
      <w:r w:rsidRPr="00B921E5">
        <w:rPr>
          <w:rFonts w:ascii="a_Helver Bashkir" w:hAnsi="a_Helver Bashkir"/>
          <w:b/>
          <w:bCs/>
          <w:sz w:val="24"/>
          <w:szCs w:val="24"/>
          <w:lang w:val="be-BY"/>
        </w:rPr>
        <w:t xml:space="preserve">А. </w:t>
      </w:r>
      <w:r w:rsidRPr="00B921E5">
        <w:rPr>
          <w:rFonts w:ascii="a_Helver Bashkir" w:hAnsi="a_Helver Bashkir"/>
          <w:sz w:val="24"/>
          <w:szCs w:val="24"/>
          <w:lang w:val="be-BY"/>
        </w:rPr>
        <w:t>Коммуникатив сферала (баш</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орт телен аралашыу сараһы булара</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 xml:space="preserve"> өйрәнеү</w:t>
      </w:r>
      <w:r w:rsidRPr="00B921E5">
        <w:rPr>
          <w:rFonts w:ascii="a_Helver Bashkir" w:eastAsia="MS Mincho" w:hAnsi="a_Helver Bashkir"/>
          <w:sz w:val="24"/>
          <w:szCs w:val="24"/>
          <w:lang w:val="be-BY"/>
        </w:rPr>
        <w:t>ҙә</w:t>
      </w:r>
      <w:r w:rsidRPr="00B921E5">
        <w:rPr>
          <w:rFonts w:ascii="a_Helver Bashkir" w:hAnsi="a_Helver Bashkir"/>
          <w:sz w:val="24"/>
          <w:szCs w:val="24"/>
          <w:lang w:val="be-BY"/>
        </w:rPr>
        <w:t>)</w:t>
      </w:r>
    </w:p>
    <w:p w:rsidR="003412B1" w:rsidRPr="00B921E5" w:rsidRDefault="003412B1" w:rsidP="00D92B71">
      <w:pPr>
        <w:pStyle w:val="NoSpacing"/>
        <w:jc w:val="both"/>
        <w:rPr>
          <w:rFonts w:ascii="a_Helver Bashkir" w:hAnsi="a_Helver Bashkir"/>
          <w:sz w:val="24"/>
          <w:szCs w:val="24"/>
          <w:u w:val="single"/>
          <w:lang w:val="be-BY"/>
        </w:rPr>
      </w:pPr>
      <w:r w:rsidRPr="00B921E5">
        <w:rPr>
          <w:rFonts w:ascii="a_Helver Bashkir" w:hAnsi="a_Helver Bashkir"/>
          <w:sz w:val="24"/>
          <w:szCs w:val="24"/>
          <w:u w:val="single"/>
          <w:lang w:val="be-BY"/>
        </w:rPr>
        <w:t>Телмәр эшмәкәрлегенең түбәндәге төр</w:t>
      </w:r>
      <w:r w:rsidRPr="00B921E5">
        <w:rPr>
          <w:rFonts w:ascii="a_Helver Bashkir" w:eastAsia="MS Mincho" w:hAnsi="a_Helver Bashkir"/>
          <w:sz w:val="24"/>
          <w:szCs w:val="24"/>
          <w:u w:val="single"/>
          <w:lang w:val="be-BY"/>
        </w:rPr>
        <w:t>ҙә</w:t>
      </w:r>
      <w:r w:rsidRPr="00B921E5">
        <w:rPr>
          <w:rFonts w:ascii="a_Helver Bashkir" w:hAnsi="a_Helver Bashkir"/>
          <w:sz w:val="24"/>
          <w:szCs w:val="24"/>
          <w:u w:val="single"/>
          <w:lang w:val="be-BY"/>
        </w:rPr>
        <w:t>рендә телмәр компетенцияһы:</w:t>
      </w:r>
    </w:p>
    <w:p w:rsidR="003412B1" w:rsidRPr="00B921E5" w:rsidRDefault="003412B1" w:rsidP="00D92B71">
      <w:pPr>
        <w:pStyle w:val="NoSpacing"/>
        <w:jc w:val="both"/>
        <w:rPr>
          <w:rFonts w:ascii="a_Helver Bashkir" w:hAnsi="a_Helver Bashkir"/>
          <w:i/>
          <w:sz w:val="24"/>
          <w:szCs w:val="24"/>
          <w:lang w:val="be-BY"/>
        </w:rPr>
      </w:pPr>
      <w:r w:rsidRPr="00B921E5">
        <w:rPr>
          <w:rFonts w:ascii="a_Helver Bashkir" w:hAnsi="a_Helver Bashkir"/>
          <w:i/>
          <w:sz w:val="24"/>
          <w:szCs w:val="24"/>
          <w:lang w:val="be-BY"/>
        </w:rPr>
        <w:t>һөйләү телмәрендә:</w:t>
      </w:r>
    </w:p>
    <w:p w:rsidR="003412B1" w:rsidRPr="00B921E5" w:rsidRDefault="003412B1" w:rsidP="00D92B71">
      <w:pPr>
        <w:pStyle w:val="NoSpacing"/>
        <w:jc w:val="both"/>
        <w:rPr>
          <w:rFonts w:ascii="a_Helver Bashkir" w:hAnsi="a_Helver Bashkir"/>
          <w:sz w:val="24"/>
          <w:szCs w:val="24"/>
          <w:lang w:val="be-BY"/>
        </w:rPr>
      </w:pPr>
      <w:r w:rsidRPr="00B921E5">
        <w:rPr>
          <w:rFonts w:ascii="a_Helver Bashkir" w:hAnsi="a_Helver Bashkir"/>
          <w:sz w:val="24"/>
          <w:szCs w:val="24"/>
          <w:lang w:val="be-BY"/>
        </w:rPr>
        <w:t>- аралашыу</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ың типик ситуацияларында  этикет диалог алып барыу;</w:t>
      </w:r>
    </w:p>
    <w:p w:rsidR="003412B1" w:rsidRPr="00B921E5" w:rsidRDefault="003412B1" w:rsidP="00D92B71">
      <w:pPr>
        <w:pStyle w:val="NoSpacing"/>
        <w:jc w:val="both"/>
        <w:rPr>
          <w:rFonts w:ascii="a_Helver Bashkir" w:hAnsi="a_Helver Bashkir"/>
          <w:sz w:val="24"/>
          <w:szCs w:val="24"/>
          <w:lang w:val="be-BY"/>
        </w:rPr>
      </w:pPr>
      <w:r w:rsidRPr="00B921E5">
        <w:rPr>
          <w:rFonts w:ascii="a_Helver Bashkir" w:hAnsi="a_Helver Bashkir"/>
          <w:sz w:val="24"/>
          <w:szCs w:val="24"/>
          <w:lang w:val="be-BY"/>
        </w:rPr>
        <w:t>- 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ыусының ү</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е, ғаиләһе, ду</w:t>
      </w:r>
      <w:r w:rsidRPr="00B921E5">
        <w:rPr>
          <w:rFonts w:ascii="a_Helver Bashkir" w:eastAsia="MS Mincho" w:hAnsi="a_Helver Bashkir"/>
          <w:sz w:val="24"/>
          <w:szCs w:val="24"/>
          <w:lang w:val="be-BY"/>
        </w:rPr>
        <w:t>ҫ</w:t>
      </w:r>
      <w:r w:rsidRPr="00B921E5">
        <w:rPr>
          <w:rFonts w:ascii="a_Helver Bashkir" w:hAnsi="a_Helver Bashkir"/>
          <w:sz w:val="24"/>
          <w:szCs w:val="24"/>
          <w:lang w:val="be-BY"/>
        </w:rPr>
        <w:t xml:space="preserve">ы тураһында һөйләүе; предмет, картинаны һүрәтләүе; персонажды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w:t>
      </w:r>
      <w:r w:rsidRPr="00B921E5">
        <w:rPr>
          <w:rFonts w:ascii="a_Helver Bashkir" w:eastAsia="MS Mincho" w:hAnsi="a_Helver Bashkir"/>
          <w:sz w:val="24"/>
          <w:szCs w:val="24"/>
          <w:lang w:val="be-BY"/>
        </w:rPr>
        <w:t>ҫҡ</w:t>
      </w:r>
      <w:r w:rsidRPr="00B921E5">
        <w:rPr>
          <w:rFonts w:ascii="a_Helver Bashkir" w:hAnsi="a_Helver Bashkir"/>
          <w:sz w:val="24"/>
          <w:szCs w:val="24"/>
          <w:lang w:val="be-BY"/>
        </w:rPr>
        <w:t xml:space="preserve">аса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ылы</w:t>
      </w:r>
      <w:r w:rsidRPr="00B921E5">
        <w:rPr>
          <w:rFonts w:ascii="a_Helver Bashkir" w:eastAsia="MS Mincho" w:hAnsi="a_Helver Bashkir"/>
          <w:sz w:val="24"/>
          <w:szCs w:val="24"/>
          <w:lang w:val="be-BY"/>
        </w:rPr>
        <w:t>ҡһ</w:t>
      </w:r>
      <w:r w:rsidRPr="00B921E5">
        <w:rPr>
          <w:rFonts w:ascii="a_Helver Bashkir" w:hAnsi="a_Helver Bashkir"/>
          <w:sz w:val="24"/>
          <w:szCs w:val="24"/>
          <w:lang w:val="be-BY"/>
        </w:rPr>
        <w:t>ырлауы;</w:t>
      </w:r>
    </w:p>
    <w:p w:rsidR="003412B1" w:rsidRPr="00B921E5" w:rsidRDefault="003412B1" w:rsidP="00D92B71">
      <w:pPr>
        <w:pStyle w:val="NoSpacing"/>
        <w:jc w:val="both"/>
        <w:rPr>
          <w:rFonts w:ascii="a_Helver Bashkir" w:hAnsi="a_Helver Bashkir"/>
          <w:i/>
          <w:sz w:val="24"/>
          <w:szCs w:val="24"/>
          <w:lang w:val="be-BY"/>
        </w:rPr>
      </w:pPr>
      <w:r w:rsidRPr="00B921E5">
        <w:rPr>
          <w:rFonts w:ascii="a_Helver Bashkir" w:hAnsi="a_Helver Bashkir"/>
          <w:i/>
          <w:sz w:val="24"/>
          <w:szCs w:val="24"/>
          <w:lang w:val="be-BY"/>
        </w:rPr>
        <w:t>тыңлап аңлау</w:t>
      </w:r>
      <w:r w:rsidRPr="00B921E5">
        <w:rPr>
          <w:rFonts w:ascii="a_Helver Bashkir" w:eastAsia="MS Mincho" w:hAnsi="a_Helver Bashkir"/>
          <w:i/>
          <w:sz w:val="24"/>
          <w:szCs w:val="24"/>
          <w:lang w:val="be-BY"/>
        </w:rPr>
        <w:t>ҙ</w:t>
      </w:r>
      <w:r w:rsidRPr="00B921E5">
        <w:rPr>
          <w:rFonts w:ascii="a_Helver Bashkir" w:hAnsi="a_Helver Bashkir"/>
          <w:i/>
          <w:sz w:val="24"/>
          <w:szCs w:val="24"/>
          <w:lang w:val="be-BY"/>
        </w:rPr>
        <w:t>а:</w:t>
      </w:r>
    </w:p>
    <w:p w:rsidR="003412B1" w:rsidRPr="00B921E5" w:rsidRDefault="003412B1" w:rsidP="00D92B71">
      <w:pPr>
        <w:pStyle w:val="NoSpacing"/>
        <w:numPr>
          <w:ilvl w:val="0"/>
          <w:numId w:val="7"/>
        </w:numPr>
        <w:jc w:val="both"/>
        <w:rPr>
          <w:rFonts w:ascii="a_Helver Bashkir" w:hAnsi="a_Helver Bashkir"/>
          <w:sz w:val="24"/>
          <w:szCs w:val="24"/>
          <w:lang w:val="be-BY"/>
        </w:rPr>
      </w:pPr>
      <w:r w:rsidRPr="00B921E5">
        <w:rPr>
          <w:rFonts w:ascii="a_Helver Bashkir" w:hAnsi="a_Helver Bashkir"/>
          <w:sz w:val="24"/>
          <w:szCs w:val="24"/>
          <w:lang w:val="be-BY"/>
        </w:rPr>
        <w:t>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ыусының 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ытыусы һәм класташтарының телмәрен тыңлап аңлауы; аудиоя</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малар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 xml:space="preserve">ағы </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ур булмаған текстар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ың йөкмәткеһен аңлауы;</w:t>
      </w:r>
    </w:p>
    <w:p w:rsidR="003412B1" w:rsidRPr="00B921E5" w:rsidRDefault="003412B1" w:rsidP="00D92B71">
      <w:pPr>
        <w:pStyle w:val="NoSpacing"/>
        <w:numPr>
          <w:ilvl w:val="0"/>
          <w:numId w:val="7"/>
        </w:numPr>
        <w:jc w:val="both"/>
        <w:rPr>
          <w:rFonts w:ascii="a_Helver Bashkir" w:hAnsi="a_Helver Bashkir"/>
          <w:sz w:val="24"/>
          <w:szCs w:val="24"/>
          <w:lang w:val="be-BY"/>
        </w:rPr>
      </w:pPr>
      <w:r w:rsidRPr="00B921E5">
        <w:rPr>
          <w:rFonts w:ascii="a_Helver Bashkir" w:hAnsi="a_Helver Bashkir"/>
          <w:sz w:val="24"/>
          <w:szCs w:val="24"/>
          <w:lang w:val="be-BY"/>
        </w:rPr>
        <w:t>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а:</w:t>
      </w:r>
    </w:p>
    <w:p w:rsidR="003412B1" w:rsidRPr="00B921E5" w:rsidRDefault="003412B1" w:rsidP="00D92B71">
      <w:pPr>
        <w:pStyle w:val="NoSpacing"/>
        <w:numPr>
          <w:ilvl w:val="0"/>
          <w:numId w:val="7"/>
        </w:numPr>
        <w:jc w:val="both"/>
        <w:rPr>
          <w:rFonts w:ascii="a_Helver Bashkir" w:hAnsi="a_Helver Bashkir"/>
          <w:sz w:val="24"/>
          <w:szCs w:val="24"/>
          <w:lang w:val="be-BY"/>
        </w:rPr>
      </w:pPr>
      <w:r w:rsidRPr="00B921E5">
        <w:rPr>
          <w:rFonts w:ascii="a_Helver Bashkir" w:hAnsi="a_Helver Bashkir"/>
          <w:sz w:val="24"/>
          <w:szCs w:val="24"/>
          <w:lang w:val="be-BY"/>
        </w:rPr>
        <w:t>өйрәнелгән тел материалына таянып тө</w:t>
      </w:r>
      <w:r w:rsidRPr="00B921E5">
        <w:rPr>
          <w:rFonts w:ascii="a_Helver Bashkir" w:eastAsia="MS Mincho" w:hAnsi="a_Helver Bashkir"/>
          <w:sz w:val="24"/>
          <w:szCs w:val="24"/>
          <w:lang w:val="be-BY"/>
        </w:rPr>
        <w:t>ҙө</w:t>
      </w:r>
      <w:r w:rsidRPr="00B921E5">
        <w:rPr>
          <w:rFonts w:ascii="a_Helver Bashkir" w:hAnsi="a_Helver Bashkir"/>
          <w:sz w:val="24"/>
          <w:szCs w:val="24"/>
          <w:lang w:val="be-BY"/>
        </w:rPr>
        <w:t xml:space="preserve">лгән </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ур булмаған текстар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 xml:space="preserve">ы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ыс</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ырып 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w:t>
      </w:r>
    </w:p>
    <w:p w:rsidR="003412B1" w:rsidRPr="00B921E5" w:rsidRDefault="003412B1" w:rsidP="00D92B71">
      <w:pPr>
        <w:pStyle w:val="NoSpacing"/>
        <w:numPr>
          <w:ilvl w:val="0"/>
          <w:numId w:val="7"/>
        </w:numPr>
        <w:jc w:val="both"/>
        <w:rPr>
          <w:rFonts w:ascii="a_Helver Bashkir" w:hAnsi="a_Helver Bashkir"/>
          <w:sz w:val="24"/>
          <w:szCs w:val="24"/>
          <w:lang w:val="be-BY"/>
        </w:rPr>
      </w:pPr>
      <w:r w:rsidRPr="00B921E5">
        <w:rPr>
          <w:rFonts w:ascii="a_Helver Bashkir" w:hAnsi="a_Helver Bashkir"/>
          <w:sz w:val="24"/>
          <w:szCs w:val="24"/>
          <w:lang w:val="be-BY"/>
        </w:rPr>
        <w:t>өйрәнелгән тел материалы менән бер рәттән яңы һү</w:t>
      </w:r>
      <w:r w:rsidRPr="00B921E5">
        <w:rPr>
          <w:rFonts w:ascii="a_Helver Bashkir" w:eastAsia="MS Mincho" w:hAnsi="a_Helver Bashkir"/>
          <w:sz w:val="24"/>
          <w:szCs w:val="24"/>
          <w:lang w:val="be-BY"/>
        </w:rPr>
        <w:t>ҙҙә</w:t>
      </w:r>
      <w:r w:rsidRPr="00B921E5">
        <w:rPr>
          <w:rFonts w:ascii="a_Helver Bashkir" w:hAnsi="a_Helver Bashkir"/>
          <w:sz w:val="24"/>
          <w:szCs w:val="24"/>
          <w:lang w:val="be-BY"/>
        </w:rPr>
        <w:t>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е лә ү</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 xml:space="preserve"> эсенә алған текстар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 эстән у</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ыу һәм улар</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ың төп йөкмәткеһен аңлау, текстан кәрәкле информацияны табыу;</w:t>
      </w:r>
    </w:p>
    <w:p w:rsidR="003412B1" w:rsidRPr="00B921E5" w:rsidRDefault="003412B1" w:rsidP="00D92B71">
      <w:pPr>
        <w:pStyle w:val="NoSpacing"/>
        <w:jc w:val="both"/>
        <w:rPr>
          <w:rFonts w:ascii="a_Helver Bashkir" w:hAnsi="a_Helver Bashkir"/>
          <w:i/>
          <w:sz w:val="24"/>
          <w:szCs w:val="24"/>
          <w:lang w:val="be-BY"/>
        </w:rPr>
      </w:pPr>
      <w:r w:rsidRPr="00B921E5">
        <w:rPr>
          <w:rFonts w:ascii="a_Helver Bashkir" w:hAnsi="a_Helver Bashkir"/>
          <w:i/>
          <w:sz w:val="24"/>
          <w:szCs w:val="24"/>
          <w:lang w:val="be-BY"/>
        </w:rPr>
        <w:t>я</w:t>
      </w:r>
      <w:r w:rsidRPr="00B921E5">
        <w:rPr>
          <w:rFonts w:ascii="a_Helver Bashkir" w:eastAsia="MS Mincho" w:hAnsi="a_Helver Bashkir"/>
          <w:i/>
          <w:sz w:val="24"/>
          <w:szCs w:val="24"/>
          <w:lang w:val="be-BY"/>
        </w:rPr>
        <w:t>ҙ</w:t>
      </w:r>
      <w:r w:rsidRPr="00B921E5">
        <w:rPr>
          <w:rFonts w:ascii="a_Helver Bashkir" w:hAnsi="a_Helver Bashkir"/>
          <w:i/>
          <w:sz w:val="24"/>
          <w:szCs w:val="24"/>
          <w:lang w:val="be-BY"/>
        </w:rPr>
        <w:t>ма телмәр</w:t>
      </w:r>
      <w:r w:rsidRPr="00B921E5">
        <w:rPr>
          <w:rFonts w:ascii="a_Helver Bashkir" w:eastAsia="MS Mincho" w:hAnsi="a_Helver Bashkir"/>
          <w:i/>
          <w:sz w:val="24"/>
          <w:szCs w:val="24"/>
          <w:lang w:val="be-BY"/>
        </w:rPr>
        <w:t>ҙә</w:t>
      </w:r>
      <w:r w:rsidRPr="00B921E5">
        <w:rPr>
          <w:rFonts w:ascii="a_Helver Bashkir" w:hAnsi="a_Helver Bashkir"/>
          <w:i/>
          <w:sz w:val="24"/>
          <w:szCs w:val="24"/>
          <w:lang w:val="be-BY"/>
        </w:rPr>
        <w:t>:</w:t>
      </w:r>
    </w:p>
    <w:p w:rsidR="003412B1" w:rsidRPr="00B921E5" w:rsidRDefault="003412B1" w:rsidP="00D92B71">
      <w:pPr>
        <w:pStyle w:val="NoSpacing"/>
        <w:numPr>
          <w:ilvl w:val="0"/>
          <w:numId w:val="7"/>
        </w:numPr>
        <w:jc w:val="both"/>
        <w:rPr>
          <w:rFonts w:ascii="a_Helver Bashkir" w:hAnsi="a_Helver Bashkir"/>
          <w:i/>
          <w:sz w:val="24"/>
          <w:szCs w:val="24"/>
          <w:lang w:val="be-BY"/>
        </w:rPr>
      </w:pPr>
      <w:r w:rsidRPr="00B921E5">
        <w:rPr>
          <w:rFonts w:ascii="a_Helver Bashkir" w:hAnsi="a_Helver Bashkir"/>
          <w:sz w:val="24"/>
          <w:szCs w:val="24"/>
          <w:lang w:val="be-BY"/>
        </w:rPr>
        <w:t>я</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ыу техникаһына эйә булыу;</w:t>
      </w:r>
    </w:p>
    <w:p w:rsidR="003412B1" w:rsidRPr="00B921E5" w:rsidRDefault="003412B1" w:rsidP="00D92B71">
      <w:pPr>
        <w:pStyle w:val="NoSpacing"/>
        <w:numPr>
          <w:ilvl w:val="0"/>
          <w:numId w:val="7"/>
        </w:numPr>
        <w:jc w:val="both"/>
        <w:rPr>
          <w:rFonts w:ascii="a_Helver Bashkir" w:hAnsi="a_Helver Bashkir"/>
          <w:i/>
          <w:sz w:val="24"/>
          <w:szCs w:val="24"/>
          <w:lang w:val="be-BY"/>
        </w:rPr>
      </w:pPr>
      <w:r w:rsidRPr="00B921E5">
        <w:rPr>
          <w:rFonts w:ascii="a_Helver Bashkir" w:hAnsi="a_Helver Bashkir"/>
          <w:sz w:val="24"/>
          <w:szCs w:val="24"/>
          <w:lang w:val="be-BY"/>
        </w:rPr>
        <w:t xml:space="preserve">үрнәк буйынса байрам менән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 xml:space="preserve">отлау һәм </w:t>
      </w:r>
      <w:r w:rsidRPr="00B921E5">
        <w:rPr>
          <w:rFonts w:ascii="a_Helver Bashkir" w:eastAsia="MS Mincho" w:hAnsi="a_Helver Bashkir"/>
          <w:sz w:val="24"/>
          <w:szCs w:val="24"/>
          <w:lang w:val="be-BY"/>
        </w:rPr>
        <w:t>ҡ</w:t>
      </w:r>
      <w:r w:rsidRPr="00B921E5">
        <w:rPr>
          <w:rFonts w:ascii="a_Helver Bashkir" w:hAnsi="a_Helver Bashkir"/>
          <w:sz w:val="24"/>
          <w:szCs w:val="24"/>
          <w:lang w:val="be-BY"/>
        </w:rPr>
        <w:t>ы</w:t>
      </w:r>
      <w:r w:rsidRPr="00B921E5">
        <w:rPr>
          <w:rFonts w:ascii="a_Helver Bashkir" w:eastAsia="MS Mincho" w:hAnsi="a_Helver Bashkir"/>
          <w:sz w:val="24"/>
          <w:szCs w:val="24"/>
          <w:lang w:val="be-BY"/>
        </w:rPr>
        <w:t>ҫҡ</w:t>
      </w:r>
      <w:r w:rsidRPr="00B921E5">
        <w:rPr>
          <w:rFonts w:ascii="a_Helver Bashkir" w:hAnsi="a_Helver Bashkir"/>
          <w:sz w:val="24"/>
          <w:szCs w:val="24"/>
          <w:lang w:val="be-BY"/>
        </w:rPr>
        <w:t>а шәхси хат я</w:t>
      </w:r>
      <w:r w:rsidRPr="00B921E5">
        <w:rPr>
          <w:rFonts w:ascii="a_Helver Bashkir" w:eastAsia="MS Mincho" w:hAnsi="a_Helver Bashkir"/>
          <w:sz w:val="24"/>
          <w:szCs w:val="24"/>
          <w:lang w:val="be-BY"/>
        </w:rPr>
        <w:t>ҙ</w:t>
      </w:r>
      <w:r w:rsidRPr="00B921E5">
        <w:rPr>
          <w:rFonts w:ascii="a_Helver Bashkir" w:hAnsi="a_Helver Bashkir"/>
          <w:sz w:val="24"/>
          <w:szCs w:val="24"/>
          <w:lang w:val="be-BY"/>
        </w:rPr>
        <w:t>ыу.</w:t>
      </w:r>
    </w:p>
    <w:p w:rsidR="003412B1" w:rsidRPr="00B921E5" w:rsidRDefault="003412B1" w:rsidP="00D92B71">
      <w:pPr>
        <w:pStyle w:val="NoSpacing"/>
        <w:jc w:val="both"/>
        <w:rPr>
          <w:rFonts w:ascii="a_Helver Bashkir" w:hAnsi="a_Helver Bashkir"/>
          <w:sz w:val="24"/>
          <w:szCs w:val="24"/>
          <w:u w:val="single"/>
          <w:lang w:val="ba-RU"/>
        </w:rPr>
      </w:pPr>
      <w:r w:rsidRPr="00B921E5">
        <w:rPr>
          <w:rFonts w:ascii="a_Helver Bashkir" w:hAnsi="a_Helver Bashkir"/>
          <w:sz w:val="24"/>
          <w:szCs w:val="24"/>
          <w:u w:val="single"/>
        </w:rPr>
        <w:t>Тел компетенцияһы (тел сараларын ү</w:t>
      </w:r>
      <w:r w:rsidRPr="00B921E5">
        <w:rPr>
          <w:rFonts w:ascii="a_Helver Bashkir" w:eastAsia="MS Mincho" w:hAnsi="a_Helver Bashkir"/>
          <w:sz w:val="24"/>
          <w:szCs w:val="24"/>
          <w:u w:val="single"/>
        </w:rPr>
        <w:t>ҙ</w:t>
      </w:r>
      <w:r w:rsidRPr="00B921E5">
        <w:rPr>
          <w:rFonts w:ascii="a_Helver Bashkir" w:hAnsi="a_Helver Bashkir"/>
          <w:sz w:val="24"/>
          <w:szCs w:val="24"/>
          <w:u w:val="single"/>
        </w:rPr>
        <w:t>ләштереү).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орт теленең өндәрен дөрө</w:t>
      </w:r>
      <w:r w:rsidRPr="00B921E5">
        <w:rPr>
          <w:rFonts w:ascii="a_Helver Bashkir" w:eastAsia="MS Mincho" w:hAnsi="a_Helver Bashkir"/>
          <w:sz w:val="24"/>
          <w:szCs w:val="24"/>
          <w:lang w:val="ba-RU"/>
        </w:rPr>
        <w:t>ҫ</w:t>
      </w:r>
      <w:r w:rsidRPr="00B921E5">
        <w:rPr>
          <w:rFonts w:ascii="a_Helver Bashkir" w:hAnsi="a_Helver Bashkir"/>
          <w:sz w:val="24"/>
          <w:szCs w:val="24"/>
          <w:lang w:val="ba-RU"/>
        </w:rPr>
        <w:t xml:space="preserve"> әйтеү һәм айырыу; һү</w:t>
      </w:r>
      <w:r w:rsidRPr="00B921E5">
        <w:rPr>
          <w:rFonts w:ascii="a_Helver Bashkir" w:eastAsia="MS Mincho" w:hAnsi="a_Helver Bashkir"/>
          <w:sz w:val="24"/>
          <w:szCs w:val="24"/>
          <w:lang w:val="ba-RU"/>
        </w:rPr>
        <w:t>ҙҙә</w:t>
      </w:r>
      <w:r w:rsidRPr="00B921E5">
        <w:rPr>
          <w:rFonts w:ascii="a_Helver Bashkir" w:hAnsi="a_Helver Bashkir"/>
          <w:sz w:val="24"/>
          <w:szCs w:val="24"/>
          <w:lang w:val="ba-RU"/>
        </w:rPr>
        <w:t>ргә һәм фразаларға дөрө</w:t>
      </w:r>
      <w:r w:rsidRPr="00B921E5">
        <w:rPr>
          <w:rFonts w:ascii="a_Helver Bashkir" w:eastAsia="MS Mincho" w:hAnsi="a_Helver Bashkir"/>
          <w:sz w:val="24"/>
          <w:szCs w:val="24"/>
          <w:lang w:val="ba-RU"/>
        </w:rPr>
        <w:t>ҫ</w:t>
      </w:r>
      <w:r w:rsidRPr="00B921E5">
        <w:rPr>
          <w:rFonts w:ascii="a_Helver Bashkir" w:hAnsi="a_Helver Bashkir"/>
          <w:sz w:val="24"/>
          <w:szCs w:val="24"/>
          <w:lang w:val="ba-RU"/>
        </w:rPr>
        <w:t xml:space="preserve"> ба</w:t>
      </w:r>
      <w:r w:rsidRPr="00B921E5">
        <w:rPr>
          <w:rFonts w:ascii="a_Helver Bashkir" w:eastAsia="MS Mincho" w:hAnsi="a_Helver Bashkir"/>
          <w:sz w:val="24"/>
          <w:szCs w:val="24"/>
          <w:lang w:val="ba-RU"/>
        </w:rPr>
        <w:t>ҫ</w:t>
      </w:r>
      <w:r w:rsidRPr="00B921E5">
        <w:rPr>
          <w:rFonts w:ascii="a_Helver Bashkir" w:hAnsi="a_Helver Bashkir"/>
          <w:sz w:val="24"/>
          <w:szCs w:val="24"/>
          <w:lang w:val="ba-RU"/>
        </w:rPr>
        <w:t xml:space="preserve">ым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уйыу;</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төрлө һөйләм төр</w:t>
      </w:r>
      <w:r w:rsidRPr="00B921E5">
        <w:rPr>
          <w:rFonts w:ascii="a_Helver Bashkir" w:eastAsia="MS Mincho" w:hAnsi="a_Helver Bashkir"/>
          <w:sz w:val="24"/>
          <w:szCs w:val="24"/>
          <w:lang w:val="ba-RU"/>
        </w:rPr>
        <w:t>ҙә</w:t>
      </w:r>
      <w:r w:rsidRPr="00B921E5">
        <w:rPr>
          <w:rFonts w:ascii="a_Helver Bashkir" w:hAnsi="a_Helver Bashkir"/>
          <w:sz w:val="24"/>
          <w:szCs w:val="24"/>
          <w:lang w:val="ba-RU"/>
        </w:rPr>
        <w:t>рен интонация менән у</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ыу;</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башланғыс мәктәп курсында өйрәнелгән у</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 xml:space="preserve">ыу һәм орфографик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ағи</w:t>
      </w:r>
      <w:r w:rsidRPr="00B921E5">
        <w:rPr>
          <w:rFonts w:ascii="a_Helver Bashkir" w:eastAsia="MS Mincho" w:hAnsi="a_Helver Bashkir"/>
          <w:sz w:val="24"/>
          <w:szCs w:val="24"/>
          <w:lang w:val="ba-RU"/>
        </w:rPr>
        <w:t>ҙә</w:t>
      </w:r>
      <w:r w:rsidRPr="00B921E5">
        <w:rPr>
          <w:rFonts w:ascii="a_Helver Bashkir" w:hAnsi="a_Helver Bashkir"/>
          <w:sz w:val="24"/>
          <w:szCs w:val="24"/>
          <w:lang w:val="ba-RU"/>
        </w:rPr>
        <w:t>ләр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 xml:space="preserve">е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улланыу;</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башланғыс мәктәп курсында өйрәнелгән лексик берәмектәр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е (һү</w:t>
      </w:r>
      <w:r w:rsidRPr="00B921E5">
        <w:rPr>
          <w:rFonts w:ascii="a_Helver Bashkir" w:eastAsia="MS Mincho" w:hAnsi="a_Helver Bashkir"/>
          <w:sz w:val="24"/>
          <w:szCs w:val="24"/>
          <w:lang w:val="ba-RU"/>
        </w:rPr>
        <w:t>ҙҙә</w:t>
      </w:r>
      <w:r w:rsidRPr="00B921E5">
        <w:rPr>
          <w:rFonts w:ascii="a_Helver Bashkir" w:hAnsi="a_Helver Bashkir"/>
          <w:sz w:val="24"/>
          <w:szCs w:val="24"/>
          <w:lang w:val="ba-RU"/>
        </w:rPr>
        <w:t>р, һү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бәйләнештәр, баһалау лексикаһы, телмәр клишелары) һәм грамматик күренештәр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е таныу һәм телмәр</w:t>
      </w:r>
      <w:r w:rsidRPr="00B921E5">
        <w:rPr>
          <w:rFonts w:ascii="a_Helver Bashkir" w:eastAsia="MS Mincho" w:hAnsi="a_Helver Bashkir"/>
          <w:sz w:val="24"/>
          <w:szCs w:val="24"/>
          <w:lang w:val="ba-RU"/>
        </w:rPr>
        <w:t>ҙә</w:t>
      </w:r>
      <w:r w:rsidRPr="00B921E5">
        <w:rPr>
          <w:rFonts w:ascii="a_Helver Bashkir" w:hAnsi="a_Helver Bashkir"/>
          <w:sz w:val="24"/>
          <w:szCs w:val="24"/>
          <w:lang w:val="ba-RU"/>
        </w:rPr>
        <w:t xml:space="preserve">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улланыу.</w:t>
      </w:r>
    </w:p>
    <w:p w:rsidR="003412B1" w:rsidRPr="00B921E5" w:rsidRDefault="003412B1" w:rsidP="00D92B71">
      <w:pPr>
        <w:pStyle w:val="NoSpacing"/>
        <w:jc w:val="both"/>
        <w:rPr>
          <w:rFonts w:ascii="a_Helver Bashkir" w:hAnsi="a_Helver Bashkir"/>
          <w:sz w:val="24"/>
          <w:szCs w:val="24"/>
          <w:u w:val="single"/>
          <w:lang w:val="ba-RU"/>
        </w:rPr>
      </w:pPr>
      <w:r w:rsidRPr="00B921E5">
        <w:rPr>
          <w:rFonts w:ascii="a_Helver Bashkir" w:hAnsi="a_Helver Bashkir"/>
          <w:b/>
          <w:bCs/>
          <w:sz w:val="24"/>
          <w:szCs w:val="24"/>
          <w:lang w:val="ba-RU"/>
        </w:rPr>
        <w:t xml:space="preserve">Б. </w:t>
      </w:r>
      <w:r w:rsidRPr="00B921E5">
        <w:rPr>
          <w:rFonts w:ascii="a_Helver Bashkir" w:hAnsi="a_Helver Bashkir"/>
          <w:sz w:val="24"/>
          <w:szCs w:val="24"/>
          <w:lang w:val="ba-RU"/>
        </w:rPr>
        <w:t>Танып белеү сфераһы:</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айырым өндәр, хәрефтәр, һү</w:t>
      </w:r>
      <w:r w:rsidRPr="00B921E5">
        <w:rPr>
          <w:rFonts w:ascii="a_Helver Bashkir" w:eastAsia="MS Mincho" w:hAnsi="a_Helver Bashkir"/>
          <w:sz w:val="24"/>
          <w:szCs w:val="24"/>
          <w:lang w:val="ba-RU"/>
        </w:rPr>
        <w:t>ҙҙә</w:t>
      </w:r>
      <w:r w:rsidRPr="00B921E5">
        <w:rPr>
          <w:rFonts w:ascii="a_Helver Bashkir" w:hAnsi="a_Helver Bashkir"/>
          <w:sz w:val="24"/>
          <w:szCs w:val="24"/>
          <w:lang w:val="ba-RU"/>
        </w:rPr>
        <w:t>р, һү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бәйләнештәр, ябай һөйләмдәр кимәлендә баш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орт һәм рус телдәренең күренештәрен сағыштыра белеү;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башланғыс мәктәп тематикаһы кимәлендә өлгө буйынса күнегеү</w:t>
      </w:r>
      <w:r w:rsidRPr="00B921E5">
        <w:rPr>
          <w:rFonts w:ascii="a_Helver Bashkir" w:eastAsia="MS Mincho" w:hAnsi="a_Helver Bashkir"/>
          <w:sz w:val="24"/>
          <w:szCs w:val="24"/>
          <w:lang w:val="ba-RU"/>
        </w:rPr>
        <w:t>ҙә</w:t>
      </w:r>
      <w:r w:rsidRPr="00B921E5">
        <w:rPr>
          <w:rFonts w:ascii="a_Helver Bashkir" w:hAnsi="a_Helver Bashkir"/>
          <w:sz w:val="24"/>
          <w:szCs w:val="24"/>
          <w:lang w:val="ba-RU"/>
        </w:rPr>
        <w:t>р эшләй белеү;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eastAsia="MS Mincho" w:hAnsi="a_Helver Bashkir"/>
          <w:sz w:val="24"/>
          <w:szCs w:val="24"/>
        </w:rPr>
        <w:t>ҡ</w:t>
      </w:r>
      <w:r w:rsidRPr="00B921E5">
        <w:rPr>
          <w:rFonts w:ascii="a_Helver Bashkir" w:hAnsi="a_Helver Bashkir"/>
          <w:sz w:val="24"/>
          <w:szCs w:val="24"/>
        </w:rPr>
        <w:t>ағи</w:t>
      </w:r>
      <w:r w:rsidRPr="00B921E5">
        <w:rPr>
          <w:rFonts w:ascii="a_Helver Bashkir" w:eastAsia="MS Mincho" w:hAnsi="a_Helver Bashkir"/>
          <w:sz w:val="24"/>
          <w:szCs w:val="24"/>
        </w:rPr>
        <w:t>ҙә</w:t>
      </w:r>
      <w:r w:rsidRPr="00B921E5">
        <w:rPr>
          <w:rFonts w:ascii="a_Helver Bashkir" w:hAnsi="a_Helver Bashkir"/>
          <w:sz w:val="24"/>
          <w:szCs w:val="24"/>
        </w:rPr>
        <w:t>ләр, таблицалар</w:t>
      </w:r>
      <w:r w:rsidRPr="00B921E5">
        <w:rPr>
          <w:rFonts w:ascii="a_Helver Bashkir" w:eastAsia="MS Mincho" w:hAnsi="a_Helver Bashkir"/>
          <w:sz w:val="24"/>
          <w:szCs w:val="24"/>
        </w:rPr>
        <w:t>ҙ</w:t>
      </w:r>
      <w:r w:rsidRPr="00B921E5">
        <w:rPr>
          <w:rFonts w:ascii="a_Helver Bashkir" w:hAnsi="a_Helver Bashkir"/>
          <w:sz w:val="24"/>
          <w:szCs w:val="24"/>
        </w:rPr>
        <w:t xml:space="preserve">ы </w:t>
      </w:r>
      <w:r w:rsidRPr="00B921E5">
        <w:rPr>
          <w:rFonts w:ascii="a_Helver Bashkir" w:eastAsia="MS Mincho" w:hAnsi="a_Helver Bashkir"/>
          <w:sz w:val="24"/>
          <w:szCs w:val="24"/>
        </w:rPr>
        <w:t>ҡ</w:t>
      </w:r>
      <w:r w:rsidRPr="00B921E5">
        <w:rPr>
          <w:rFonts w:ascii="a_Helver Bashkir" w:hAnsi="a_Helver Bashkir"/>
          <w:sz w:val="24"/>
          <w:szCs w:val="24"/>
        </w:rPr>
        <w:t>уллана белеү;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еңде башланғыс класс у</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ыусыһы кимәлендә баһалай белеү;</w:t>
      </w:r>
    </w:p>
    <w:p w:rsidR="003412B1" w:rsidRPr="00B921E5" w:rsidRDefault="003412B1" w:rsidP="00D92B71">
      <w:pPr>
        <w:pStyle w:val="NoSpacing"/>
        <w:jc w:val="both"/>
        <w:rPr>
          <w:rFonts w:ascii="a_Helver Bashkir" w:hAnsi="a_Helver Bashkir"/>
          <w:sz w:val="24"/>
          <w:szCs w:val="24"/>
          <w:u w:val="single"/>
          <w:lang w:val="ba-RU"/>
        </w:rPr>
      </w:pPr>
      <w:r w:rsidRPr="00B921E5">
        <w:rPr>
          <w:rFonts w:ascii="a_Helver Bashkir" w:hAnsi="a_Helver Bashkir"/>
          <w:b/>
          <w:bCs/>
          <w:sz w:val="24"/>
          <w:szCs w:val="24"/>
          <w:lang w:val="ba-RU"/>
        </w:rPr>
        <w:t xml:space="preserve">В. </w:t>
      </w:r>
      <w:r w:rsidRPr="00B921E5">
        <w:rPr>
          <w:rFonts w:ascii="a_Helver Bashkir" w:hAnsi="a_Helver Bashkir"/>
          <w:sz w:val="24"/>
          <w:szCs w:val="24"/>
          <w:lang w:val="ba-RU"/>
        </w:rPr>
        <w:t xml:space="preserve">Дөйөм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иммәттәргә йүнәлеш сфераһында:</w:t>
      </w:r>
      <w:bookmarkStart w:id="0" w:name="_GoBack"/>
      <w:bookmarkEnd w:id="0"/>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орт телен фекер, хис-тойғо, эмоциялар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ы белдереү сараһы булара</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 xml:space="preserve">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абул итеү;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балалар фольклоры яр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амында баш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орт хал</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 xml:space="preserve">ының рухи </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иммәттәрен 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ләштереү.</w:t>
      </w:r>
    </w:p>
    <w:p w:rsidR="003412B1" w:rsidRPr="00B921E5" w:rsidRDefault="003412B1" w:rsidP="00D92B71">
      <w:pPr>
        <w:pStyle w:val="NoSpacing"/>
        <w:jc w:val="both"/>
        <w:rPr>
          <w:rFonts w:ascii="a_Helver Bashkir" w:hAnsi="a_Helver Bashkir"/>
          <w:sz w:val="24"/>
          <w:szCs w:val="24"/>
          <w:u w:val="single"/>
          <w:lang w:val="ba-RU"/>
        </w:rPr>
      </w:pPr>
      <w:r w:rsidRPr="00B921E5">
        <w:rPr>
          <w:rFonts w:ascii="a_Helver Bashkir" w:hAnsi="a_Helver Bashkir"/>
          <w:b/>
          <w:bCs/>
          <w:sz w:val="24"/>
          <w:szCs w:val="24"/>
        </w:rPr>
        <w:t xml:space="preserve">Г. </w:t>
      </w:r>
      <w:r w:rsidRPr="00B921E5">
        <w:rPr>
          <w:rFonts w:ascii="a_Helver Bashkir" w:hAnsi="a_Helver Bashkir"/>
          <w:sz w:val="24"/>
          <w:szCs w:val="24"/>
        </w:rPr>
        <w:t>Эстетик сферала:</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орт телендәге хис-тойғо һәм эмоциялар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ы белдереүсе саралар</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ы ү</w:t>
      </w:r>
      <w:r w:rsidRPr="00B921E5">
        <w:rPr>
          <w:rFonts w:ascii="a_Helver Bashkir" w:eastAsia="MS Mincho" w:hAnsi="a_Helver Bashkir"/>
          <w:sz w:val="24"/>
          <w:szCs w:val="24"/>
          <w:lang w:val="ba-RU"/>
        </w:rPr>
        <w:t>ҙ</w:t>
      </w:r>
      <w:r w:rsidRPr="00B921E5">
        <w:rPr>
          <w:rFonts w:ascii="a_Helver Bashkir" w:hAnsi="a_Helver Bashkir"/>
          <w:sz w:val="24"/>
          <w:szCs w:val="24"/>
          <w:lang w:val="ba-RU"/>
        </w:rPr>
        <w:t>ләштереү;</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балалар ә</w:t>
      </w:r>
      <w:r w:rsidRPr="00B921E5">
        <w:rPr>
          <w:rFonts w:ascii="a_Helver Bashkir" w:eastAsia="MS Mincho" w:hAnsi="a_Helver Bashkir"/>
          <w:sz w:val="24"/>
          <w:szCs w:val="24"/>
          <w:lang w:val="ba-RU"/>
        </w:rPr>
        <w:t>ҙә</w:t>
      </w:r>
      <w:r w:rsidRPr="00B921E5">
        <w:rPr>
          <w:rFonts w:ascii="a_Helver Bashkir" w:hAnsi="a_Helver Bashkir"/>
          <w:sz w:val="24"/>
          <w:szCs w:val="24"/>
          <w:lang w:val="ba-RU"/>
        </w:rPr>
        <w:t>биәте үрнәктәре менән таныш</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анда матурлы</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ты танырға өйрәнеү.</w:t>
      </w:r>
    </w:p>
    <w:p w:rsidR="003412B1" w:rsidRPr="00B921E5" w:rsidRDefault="003412B1" w:rsidP="00D92B71">
      <w:pPr>
        <w:pStyle w:val="NoSpacing"/>
        <w:jc w:val="both"/>
        <w:rPr>
          <w:rFonts w:ascii="a_Helver Bashkir" w:hAnsi="a_Helver Bashkir"/>
          <w:sz w:val="24"/>
          <w:szCs w:val="24"/>
          <w:u w:val="single"/>
          <w:lang w:val="ba-RU"/>
        </w:rPr>
      </w:pPr>
      <w:r w:rsidRPr="00B921E5">
        <w:rPr>
          <w:rFonts w:ascii="a_Helver Bashkir" w:hAnsi="a_Helver Bashkir"/>
          <w:b/>
          <w:bCs/>
          <w:sz w:val="24"/>
          <w:szCs w:val="24"/>
        </w:rPr>
        <w:t xml:space="preserve">Д. </w:t>
      </w:r>
      <w:r w:rsidRPr="00B921E5">
        <w:rPr>
          <w:rFonts w:ascii="a_Helver Bashkir" w:hAnsi="a_Helver Bashkir"/>
          <w:sz w:val="24"/>
          <w:szCs w:val="24"/>
        </w:rPr>
        <w:t>Хе</w:t>
      </w:r>
      <w:r w:rsidRPr="00B921E5">
        <w:rPr>
          <w:rFonts w:ascii="a_Helver Bashkir" w:eastAsia="MS Mincho" w:hAnsi="a_Helver Bashkir"/>
          <w:sz w:val="24"/>
          <w:szCs w:val="24"/>
        </w:rPr>
        <w:t>ҙ</w:t>
      </w:r>
      <w:r w:rsidRPr="00B921E5">
        <w:rPr>
          <w:rFonts w:ascii="a_Helver Bashkir" w:hAnsi="a_Helver Bashkir"/>
          <w:sz w:val="24"/>
          <w:szCs w:val="24"/>
        </w:rPr>
        <w:t>мәт сфераһында:</w:t>
      </w:r>
    </w:p>
    <w:p w:rsidR="003412B1" w:rsidRPr="00B921E5" w:rsidRDefault="003412B1" w:rsidP="00D92B71">
      <w:pPr>
        <w:pStyle w:val="NoSpacing"/>
        <w:numPr>
          <w:ilvl w:val="0"/>
          <w:numId w:val="7"/>
        </w:numPr>
        <w:jc w:val="both"/>
        <w:rPr>
          <w:rFonts w:ascii="a_Helver Bashkir" w:hAnsi="a_Helver Bashkir"/>
          <w:sz w:val="24"/>
          <w:szCs w:val="24"/>
          <w:u w:val="single"/>
          <w:lang w:val="ba-RU"/>
        </w:rPr>
      </w:pPr>
      <w:r w:rsidRPr="00B921E5">
        <w:rPr>
          <w:rFonts w:ascii="a_Helver Bashkir" w:hAnsi="a_Helver Bashkir"/>
          <w:sz w:val="24"/>
          <w:szCs w:val="24"/>
          <w:lang w:val="ba-RU"/>
        </w:rPr>
        <w:t>у</w:t>
      </w:r>
      <w:r w:rsidRPr="00B921E5">
        <w:rPr>
          <w:rFonts w:ascii="a_Helver Bashkir" w:eastAsia="MS Mincho" w:hAnsi="a_Helver Bashkir"/>
          <w:sz w:val="24"/>
          <w:szCs w:val="24"/>
          <w:lang w:val="ba-RU"/>
        </w:rPr>
        <w:t>ҡ</w:t>
      </w:r>
      <w:r w:rsidRPr="00B921E5">
        <w:rPr>
          <w:rFonts w:ascii="a_Helver Bashkir" w:hAnsi="a_Helver Bashkir"/>
          <w:sz w:val="24"/>
          <w:szCs w:val="24"/>
          <w:lang w:val="ba-RU"/>
        </w:rPr>
        <w:t>ыу процесында билдәләнгән планға ярашлы эшләй белеү.</w:t>
      </w:r>
    </w:p>
    <w:p w:rsidR="003412B1" w:rsidRPr="00B921E5" w:rsidRDefault="003412B1" w:rsidP="00FA3805">
      <w:pPr>
        <w:spacing w:after="0" w:line="240" w:lineRule="auto"/>
        <w:jc w:val="both"/>
        <w:rPr>
          <w:rFonts w:ascii="a_Helver Bashkir" w:hAnsi="a_Helver Bashkir"/>
          <w:b/>
          <w:sz w:val="24"/>
          <w:szCs w:val="24"/>
          <w:lang w:val="be-BY"/>
        </w:rPr>
      </w:pPr>
      <w:r w:rsidRPr="00B921E5">
        <w:rPr>
          <w:rFonts w:ascii="a_Helver Bashkir" w:hAnsi="a_Helver Bashkir"/>
          <w:b/>
          <w:sz w:val="24"/>
          <w:szCs w:val="24"/>
          <w:lang w:val="be-BY"/>
        </w:rPr>
        <w:t>Уҡытыу предметының төп йөкмәткеһе:</w:t>
      </w:r>
    </w:p>
    <w:p w:rsidR="003412B1" w:rsidRPr="004D6D2B" w:rsidRDefault="003412B1" w:rsidP="00FA3805">
      <w:pPr>
        <w:spacing w:after="0" w:line="240" w:lineRule="auto"/>
        <w:jc w:val="both"/>
        <w:rPr>
          <w:rFonts w:ascii="a_Helver Bashkir" w:hAnsi="a_Helver Bashkir"/>
          <w:b/>
          <w:sz w:val="24"/>
          <w:szCs w:val="24"/>
          <w:lang w:val="be-BY"/>
        </w:rPr>
      </w:pPr>
      <w:r w:rsidRPr="004D6D2B">
        <w:rPr>
          <w:rFonts w:ascii="a_Helver Bashkir" w:hAnsi="a_Helver Bashkir"/>
          <w:sz w:val="24"/>
          <w:szCs w:val="24"/>
          <w:lang w:val="be-BY"/>
        </w:rPr>
        <w:t>Тел буйынса башланғыс синыфтарҙа үтелгәндәрҙе ҡабатлау.</w:t>
      </w:r>
    </w:p>
    <w:p w:rsidR="003412B1" w:rsidRPr="004D6D2B" w:rsidRDefault="003412B1" w:rsidP="00FA3805">
      <w:pPr>
        <w:spacing w:after="0" w:line="240" w:lineRule="auto"/>
        <w:jc w:val="both"/>
        <w:rPr>
          <w:rFonts w:ascii="a_Helver Bashkir" w:hAnsi="a_Helver Bashkir"/>
          <w:b/>
          <w:sz w:val="24"/>
          <w:szCs w:val="24"/>
          <w:lang w:val="be-BY"/>
        </w:rPr>
      </w:pPr>
      <w:r w:rsidRPr="004D6D2B">
        <w:rPr>
          <w:rFonts w:ascii="a_Helver Bashkir" w:hAnsi="a_Helver Bashkir"/>
          <w:sz w:val="24"/>
          <w:szCs w:val="24"/>
          <w:lang w:val="be-BY"/>
        </w:rPr>
        <w:t>Фонетика һәм орфоэпия.</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b/>
          <w:sz w:val="24"/>
          <w:szCs w:val="24"/>
          <w:lang w:val="be-BY"/>
        </w:rPr>
      </w:pPr>
      <w:r w:rsidRPr="004D6D2B">
        <w:rPr>
          <w:rFonts w:ascii="a_Helver Bashkir" w:hAnsi="a_Helver Bashkir"/>
          <w:sz w:val="24"/>
          <w:szCs w:val="24"/>
          <w:lang w:val="be-BY"/>
        </w:rPr>
        <w:t xml:space="preserve">Һуҙынҡы һәм тартынҡы өндәр. </w:t>
      </w:r>
    </w:p>
    <w:p w:rsidR="003412B1" w:rsidRPr="004D6D2B" w:rsidRDefault="003412B1" w:rsidP="00FA3805">
      <w:pPr>
        <w:spacing w:after="0" w:line="240" w:lineRule="auto"/>
        <w:jc w:val="both"/>
        <w:rPr>
          <w:rFonts w:ascii="a_Helver Bashkir" w:hAnsi="a_Helver Bashkir"/>
          <w:b/>
          <w:sz w:val="24"/>
          <w:szCs w:val="24"/>
          <w:lang w:val="be-BY"/>
        </w:rPr>
      </w:pPr>
      <w:r w:rsidRPr="004D6D2B">
        <w:rPr>
          <w:rFonts w:ascii="a_Helver Bashkir" w:hAnsi="a_Helver Bashkir"/>
          <w:sz w:val="24"/>
          <w:szCs w:val="24"/>
          <w:lang w:val="be-BY"/>
        </w:rPr>
        <w:t>Тартынҡы өндәр, уларҙың һаны һәм әйтелеше</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Телмәр ағышында өндәрҙең бер-береһенә йоғонтоһо.</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телендә сингармонизм.</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 xml:space="preserve">Башҡорт телендә ижектәр.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телендә баҫым, уның үҙенсәлектәре..</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телендә һүҙҙәрҙең тамыры, ялғауҙар</w:t>
      </w:r>
      <w:r w:rsidRPr="004D6D2B">
        <w:rPr>
          <w:rFonts w:ascii="a_Helver Bashkir" w:hAnsi="a_Helver Bashkir"/>
          <w:b/>
          <w:sz w:val="24"/>
          <w:szCs w:val="24"/>
          <w:lang w:val="be-BY"/>
        </w:rPr>
        <w:t xml:space="preserve"> </w:t>
      </w:r>
      <w:r w:rsidRPr="004D6D2B">
        <w:rPr>
          <w:rFonts w:ascii="a_Helver Bashkir" w:hAnsi="a_Helver Bashkir"/>
          <w:sz w:val="24"/>
          <w:szCs w:val="24"/>
          <w:lang w:val="be-BY"/>
        </w:rPr>
        <w:t xml:space="preserve">тураһында төшөнсә биреү. </w:t>
      </w:r>
    </w:p>
    <w:p w:rsidR="003412B1" w:rsidRPr="004D6D2B" w:rsidRDefault="003412B1" w:rsidP="00FA3805">
      <w:pPr>
        <w:spacing w:after="0" w:line="240" w:lineRule="auto"/>
        <w:jc w:val="both"/>
        <w:rPr>
          <w:rFonts w:ascii="a_Helver Bashkir" w:hAnsi="a_Helver Bashkir"/>
          <w:sz w:val="24"/>
          <w:szCs w:val="24"/>
          <w:lang w:val="ba-RU"/>
        </w:rPr>
      </w:pPr>
      <w:r w:rsidRPr="004D6D2B">
        <w:rPr>
          <w:rFonts w:ascii="a_Helver Bashkir" w:hAnsi="a_Helver Bashkir"/>
          <w:sz w:val="24"/>
          <w:szCs w:val="24"/>
          <w:lang w:val="be-BY"/>
        </w:rPr>
        <w:t xml:space="preserve">Антоним </w:t>
      </w:r>
      <w:r w:rsidRPr="004D6D2B">
        <w:rPr>
          <w:rFonts w:ascii="a_Helver Bashkir" w:hAnsi="a_Helver Bashkir"/>
          <w:sz w:val="24"/>
          <w:szCs w:val="24"/>
          <w:lang w:val="ba-RU"/>
        </w:rPr>
        <w:t>һүҙҙәр. Синоним һүҙҙәр. Омоним һүҙҙәр.</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һәм рус телендә интонация.</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һәм рус телдәрендә интонацияның үҙенсәлектәрен асыҡлау</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теленең һүҙлек байлығы,</w:t>
      </w:r>
      <w:r w:rsidRPr="004D6D2B">
        <w:rPr>
          <w:rFonts w:ascii="a_Helver Bashkir" w:hAnsi="a_Helver Bashkir"/>
          <w:b/>
          <w:sz w:val="24"/>
          <w:szCs w:val="24"/>
          <w:lang w:val="be-BY"/>
        </w:rPr>
        <w:t xml:space="preserve"> у</w:t>
      </w:r>
      <w:r w:rsidRPr="004D6D2B">
        <w:rPr>
          <w:rFonts w:ascii="a_Helver Bashkir" w:hAnsi="a_Helver Bashkir"/>
          <w:sz w:val="24"/>
          <w:szCs w:val="24"/>
          <w:lang w:val="be-BY"/>
        </w:rPr>
        <w:t xml:space="preserve">ның сығанаҡтары.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телендә нығынған һүҙбәйләнештәр,</w:t>
      </w:r>
      <w:r w:rsidRPr="004D6D2B">
        <w:rPr>
          <w:rFonts w:ascii="a_Helver Bashkir" w:hAnsi="a_Helver Bashkir"/>
          <w:b/>
          <w:sz w:val="24"/>
          <w:szCs w:val="24"/>
          <w:lang w:val="be-BY"/>
        </w:rPr>
        <w:t xml:space="preserve"> </w:t>
      </w:r>
      <w:r w:rsidRPr="004D6D2B">
        <w:rPr>
          <w:rFonts w:ascii="a_Helver Bashkir" w:hAnsi="a_Helver Bashkir"/>
          <w:sz w:val="24"/>
          <w:szCs w:val="24"/>
          <w:lang w:val="be-BY"/>
        </w:rPr>
        <w:t xml:space="preserve">улар аңлатҡан мәғәнәне асыҡлау. Башҡорт телендә һүҙьяһалыш. Һүҙ составы.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Ҡушма һүҙҙәрҙең дөрөҫ яҙылышын үҙләштереү, иҫтә ҡалдырыу, нығытыу буйынса практик эштәр башҡарыу</w:t>
      </w:r>
      <w:r w:rsidRPr="004D6D2B">
        <w:rPr>
          <w:rFonts w:ascii="a_Helver Bashkir" w:hAnsi="a_Helver Bashkir"/>
          <w:b/>
          <w:sz w:val="24"/>
          <w:szCs w:val="24"/>
          <w:lang w:val="be-BY"/>
        </w:rPr>
        <w:t>.</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Башҡорт теле буйынса йыл буйына үтелгәндәрҙе ҡабатлау</w:t>
      </w:r>
      <w:r w:rsidRPr="004D6D2B">
        <w:rPr>
          <w:rFonts w:ascii="a_Helver Bashkir" w:hAnsi="a_Helver Bashkir"/>
          <w:b/>
          <w:sz w:val="24"/>
          <w:szCs w:val="24"/>
          <w:lang w:val="be-BY"/>
        </w:rPr>
        <w:t xml:space="preserve">. </w:t>
      </w:r>
    </w:p>
    <w:p w:rsidR="003412B1" w:rsidRPr="004D6D2B" w:rsidRDefault="003412B1" w:rsidP="00FA3805">
      <w:pPr>
        <w:spacing w:after="0" w:line="240" w:lineRule="auto"/>
        <w:jc w:val="both"/>
        <w:rPr>
          <w:rFonts w:ascii="a_Helver Bashkir" w:hAnsi="a_Helver Bashkir"/>
          <w:sz w:val="24"/>
          <w:szCs w:val="24"/>
          <w:lang w:val="be-BY"/>
        </w:rPr>
      </w:pPr>
      <w:r w:rsidRPr="004D6D2B">
        <w:rPr>
          <w:rFonts w:ascii="a_Helver Bashkir" w:hAnsi="a_Helver Bashkir"/>
          <w:sz w:val="24"/>
          <w:szCs w:val="24"/>
          <w:lang w:val="be-BY"/>
        </w:rPr>
        <w:t>Эш ҡағыҙҙары төрҙәренән белешмә биреү. Хат яҙырға өйрәтеү.</w:t>
      </w:r>
    </w:p>
    <w:p w:rsidR="003412B1" w:rsidRDefault="003412B1" w:rsidP="00FA3805">
      <w:pPr>
        <w:spacing w:after="0" w:line="240" w:lineRule="auto"/>
        <w:jc w:val="both"/>
        <w:rPr>
          <w:rFonts w:ascii="a_Helver Bashkir" w:hAnsi="a_Helver Bashkir"/>
          <w:b/>
          <w:sz w:val="24"/>
          <w:szCs w:val="24"/>
          <w:lang w:val="be-BY"/>
        </w:rPr>
      </w:pPr>
    </w:p>
    <w:p w:rsidR="003412B1" w:rsidRDefault="003412B1" w:rsidP="00FA3805">
      <w:pPr>
        <w:spacing w:after="0" w:line="240" w:lineRule="auto"/>
        <w:jc w:val="both"/>
        <w:rPr>
          <w:rFonts w:ascii="a_Helver Bashkir" w:hAnsi="a_Helver Bashkir"/>
          <w:b/>
          <w:sz w:val="24"/>
          <w:szCs w:val="24"/>
          <w:lang w:val="be-BY"/>
        </w:rPr>
      </w:pPr>
    </w:p>
    <w:p w:rsidR="003412B1" w:rsidRDefault="003412B1" w:rsidP="00FA3805">
      <w:pPr>
        <w:spacing w:after="0" w:line="240" w:lineRule="auto"/>
        <w:jc w:val="both"/>
        <w:rPr>
          <w:rFonts w:ascii="a_Helver Bashkir" w:hAnsi="a_Helver Bashkir"/>
          <w:b/>
          <w:sz w:val="24"/>
          <w:szCs w:val="24"/>
          <w:lang w:val="be-BY"/>
        </w:rPr>
      </w:pPr>
    </w:p>
    <w:p w:rsidR="003412B1" w:rsidRDefault="003412B1" w:rsidP="00FA3805">
      <w:pPr>
        <w:spacing w:after="0" w:line="240" w:lineRule="auto"/>
        <w:jc w:val="both"/>
        <w:rPr>
          <w:rFonts w:ascii="a_Helver Bashkir" w:hAnsi="a_Helver Bashkir"/>
          <w:b/>
          <w:sz w:val="24"/>
          <w:szCs w:val="24"/>
          <w:lang w:val="be-BY"/>
        </w:rPr>
      </w:pPr>
    </w:p>
    <w:p w:rsidR="003412B1" w:rsidRDefault="003412B1" w:rsidP="00FA3805">
      <w:pPr>
        <w:spacing w:after="0" w:line="240" w:lineRule="auto"/>
        <w:jc w:val="both"/>
        <w:rPr>
          <w:rFonts w:ascii="a_Helver Bashkir" w:hAnsi="a_Helver Bashkir"/>
          <w:b/>
          <w:sz w:val="24"/>
          <w:szCs w:val="24"/>
          <w:lang w:val="be-BY"/>
        </w:rPr>
      </w:pPr>
    </w:p>
    <w:p w:rsidR="003412B1" w:rsidRPr="00B921E5" w:rsidRDefault="003412B1" w:rsidP="00FA3805">
      <w:pPr>
        <w:spacing w:after="0" w:line="240" w:lineRule="auto"/>
        <w:jc w:val="both"/>
        <w:rPr>
          <w:rFonts w:ascii="a_Helver Bashkir" w:hAnsi="a_Helver Bashkir"/>
          <w:i/>
          <w:sz w:val="24"/>
          <w:szCs w:val="24"/>
          <w:lang w:val="be-BY"/>
        </w:rPr>
      </w:pPr>
      <w:r w:rsidRPr="00B921E5">
        <w:rPr>
          <w:rFonts w:ascii="a_Helver Bashkir" w:hAnsi="a_Helver Bashkir"/>
          <w:b/>
          <w:sz w:val="24"/>
          <w:szCs w:val="24"/>
          <w:lang w:val="be-BY"/>
        </w:rPr>
        <w:t>Уҡыусыларҙың  белем кимәленә талаптар:</w:t>
      </w:r>
    </w:p>
    <w:p w:rsidR="003412B1" w:rsidRPr="00B921E5" w:rsidRDefault="003412B1" w:rsidP="00FA3805">
      <w:pPr>
        <w:numPr>
          <w:ilvl w:val="0"/>
          <w:numId w:val="2"/>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Предметты, күренеште элементар рәүештә һүрәтләү, уға үҙ мөнәсәбәтеңде белдереү;</w:t>
      </w:r>
    </w:p>
    <w:p w:rsidR="003412B1" w:rsidRPr="00B921E5" w:rsidRDefault="003412B1" w:rsidP="00FA3805">
      <w:pPr>
        <w:numPr>
          <w:ilvl w:val="0"/>
          <w:numId w:val="2"/>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Хәбәр, һорау, өндәү һөйләмдәрҙе, поэтик әҫәрҙәрҙе дөрөҫ интонация менән һөйләү;</w:t>
      </w:r>
    </w:p>
    <w:p w:rsidR="003412B1" w:rsidRPr="00B921E5" w:rsidRDefault="003412B1" w:rsidP="00FA3805">
      <w:pPr>
        <w:numPr>
          <w:ilvl w:val="0"/>
          <w:numId w:val="2"/>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Тексты шыма, аңлы, дөрөҫ, тотош һүҙләп уҡыу, логик баҫымдарҙы, паузаларҙы дөрөҫ әйтеү. Ҙур булмаған һөйләмдәрҙе күсереп һәм яттан яҙыу; текст, күҙәтеүҙәр йәки экскурсия буйынса һорауҙарға яуап яҙыу; бер телдән икенсе телгә тәржемә итеү;</w:t>
      </w:r>
    </w:p>
    <w:p w:rsidR="003412B1" w:rsidRPr="00B921E5" w:rsidRDefault="003412B1" w:rsidP="00FA3805">
      <w:pPr>
        <w:numPr>
          <w:ilvl w:val="0"/>
          <w:numId w:val="2"/>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Өйрәтеү характерындағы изложение, иншалар яҙыу; яҙғанды элементар формала камиллаштыра алыу.</w:t>
      </w:r>
    </w:p>
    <w:p w:rsidR="003412B1" w:rsidRPr="00B921E5" w:rsidRDefault="003412B1" w:rsidP="00352377">
      <w:pPr>
        <w:spacing w:after="0" w:line="240" w:lineRule="auto"/>
        <w:jc w:val="both"/>
        <w:rPr>
          <w:rFonts w:ascii="a_Helver Bashkir" w:hAnsi="a_Helver Bashkir"/>
          <w:sz w:val="24"/>
          <w:szCs w:val="24"/>
          <w:lang w:val="be-BY"/>
        </w:rPr>
      </w:pPr>
      <w:r w:rsidRPr="00B921E5">
        <w:rPr>
          <w:rFonts w:ascii="a_Helver Bashkir" w:hAnsi="a_Helver Bashkir"/>
          <w:b/>
          <w:sz w:val="24"/>
          <w:szCs w:val="24"/>
          <w:lang w:val="be-BY"/>
        </w:rPr>
        <w:t>Уҡыу-уҡытыу программаһында планлаштарылған һөҙөмтәләрҙе үҙләштерелеүен баһалау:</w:t>
      </w:r>
    </w:p>
    <w:p w:rsidR="003412B1" w:rsidRPr="00B921E5" w:rsidRDefault="003412B1" w:rsidP="00FA3805">
      <w:pPr>
        <w:numPr>
          <w:ilvl w:val="0"/>
          <w:numId w:val="3"/>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 xml:space="preserve">Класта һәм өйҙә башҡарыла торған яҙма эштәр өйрәтеү һәм тикшереү характерында була. </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Уларға түбәндәгеләр инә:</w:t>
      </w:r>
    </w:p>
    <w:p w:rsidR="003412B1" w:rsidRPr="00B921E5" w:rsidRDefault="003412B1" w:rsidP="00FA3805">
      <w:pPr>
        <w:numPr>
          <w:ilvl w:val="0"/>
          <w:numId w:val="4"/>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башҡорт теленән төрлө типтағы күнегеүҙәр;</w:t>
      </w:r>
    </w:p>
    <w:p w:rsidR="003412B1" w:rsidRPr="00B921E5" w:rsidRDefault="003412B1" w:rsidP="00FA3805">
      <w:pPr>
        <w:numPr>
          <w:ilvl w:val="0"/>
          <w:numId w:val="4"/>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тәржемә эштәре (башҡорт теленән рус теленә һәм киреһенсә);</w:t>
      </w:r>
    </w:p>
    <w:p w:rsidR="003412B1" w:rsidRPr="00B921E5" w:rsidRDefault="003412B1" w:rsidP="00FA3805">
      <w:pPr>
        <w:numPr>
          <w:ilvl w:val="0"/>
          <w:numId w:val="4"/>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дәреслектәрҙәге әҙәби текстарға пландар төҙөү;</w:t>
      </w:r>
    </w:p>
    <w:p w:rsidR="003412B1" w:rsidRPr="00B921E5" w:rsidRDefault="003412B1" w:rsidP="00FA3805">
      <w:pPr>
        <w:numPr>
          <w:ilvl w:val="0"/>
          <w:numId w:val="4"/>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һорауҙарға яҙма яуаптар һәм иншалар;</w:t>
      </w:r>
    </w:p>
    <w:p w:rsidR="003412B1" w:rsidRPr="00B921E5" w:rsidRDefault="003412B1" w:rsidP="00FA3805">
      <w:pPr>
        <w:numPr>
          <w:ilvl w:val="0"/>
          <w:numId w:val="3"/>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Башҡорт теленең ағымдағы, сирек йәки йыл аҙағында, шулай уҡ уҡыу йылы башында инеү диктанты, ҙур темаларҙан һуң йомғаҡлау контроль эштәре үткәрелә. Ағымдағы контроль эштәр программаның өйрәнелгән материалын үҙләштереүҙе тикшереү маҡсатында уҙғарыла. Уларҙың төрө һәм үткәреү йышлығы өйрәнелә торған материалдың ҡатмарлылығынан, уҡыусыларҙың белем кимәленән сығып билдәләнә. Ағымдағы контроль эштәр өсөн уҡытыусы йә тотош дәресте, йә уның бер өлөшөн генә файҙалана ала.</w:t>
      </w:r>
    </w:p>
    <w:p w:rsidR="003412B1" w:rsidRPr="00B921E5" w:rsidRDefault="003412B1" w:rsidP="00FA3805">
      <w:p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Программа материалының үҙләштереү кимәле уҡыусыларҙың дәрестәрҙә телдән биргән яуаптарына һәм яҙма эштәренә ҡарап баһалана. Бының өсөн башҡорт теленән һәр класта түбәндәге күләмдә контроль эштәр, яҙма эштәр үткәреү ҡарала:</w:t>
      </w:r>
    </w:p>
    <w:p w:rsidR="003412B1" w:rsidRPr="00B921E5" w:rsidRDefault="003412B1" w:rsidP="00FA3805">
      <w:pPr>
        <w:numPr>
          <w:ilvl w:val="0"/>
          <w:numId w:val="5"/>
        </w:numPr>
        <w:spacing w:after="0" w:line="240" w:lineRule="auto"/>
        <w:jc w:val="both"/>
        <w:rPr>
          <w:rFonts w:ascii="a_Helver Bashkir" w:hAnsi="a_Helver Bashkir"/>
          <w:sz w:val="24"/>
          <w:szCs w:val="24"/>
          <w:lang w:val="be-BY"/>
        </w:rPr>
      </w:pPr>
      <w:r w:rsidRPr="00B921E5">
        <w:rPr>
          <w:rFonts w:ascii="a_Helver Bashkir" w:hAnsi="a_Helver Bashkir"/>
          <w:sz w:val="24"/>
          <w:szCs w:val="24"/>
          <w:lang w:val="be-BY"/>
        </w:rPr>
        <w:t xml:space="preserve">контроль күсереп яҙыу – </w:t>
      </w:r>
      <w:r w:rsidRPr="00B921E5">
        <w:rPr>
          <w:rFonts w:ascii="a_Helver Bashkir" w:hAnsi="a_Helver Bashkir"/>
          <w:b/>
          <w:sz w:val="24"/>
          <w:szCs w:val="24"/>
          <w:lang w:val="be-BY"/>
        </w:rPr>
        <w:t>1</w:t>
      </w:r>
    </w:p>
    <w:p w:rsidR="003412B1" w:rsidRPr="00B921E5" w:rsidRDefault="003412B1" w:rsidP="00FA3805">
      <w:pPr>
        <w:numPr>
          <w:ilvl w:val="0"/>
          <w:numId w:val="5"/>
        </w:numPr>
        <w:spacing w:after="0" w:line="240" w:lineRule="auto"/>
        <w:jc w:val="both"/>
        <w:rPr>
          <w:rFonts w:ascii="a_Helver Bashkir" w:hAnsi="a_Helver Bashkir"/>
          <w:b/>
          <w:sz w:val="24"/>
          <w:szCs w:val="24"/>
          <w:lang w:val="be-BY"/>
        </w:rPr>
      </w:pPr>
      <w:r w:rsidRPr="00B921E5">
        <w:rPr>
          <w:rFonts w:ascii="a_Helver Bashkir" w:hAnsi="a_Helver Bashkir"/>
          <w:sz w:val="24"/>
          <w:szCs w:val="24"/>
          <w:lang w:val="be-BY"/>
        </w:rPr>
        <w:t xml:space="preserve">контроль диктант – </w:t>
      </w:r>
      <w:r w:rsidRPr="00B921E5">
        <w:rPr>
          <w:rFonts w:ascii="a_Helver Bashkir" w:hAnsi="a_Helver Bashkir"/>
          <w:b/>
          <w:sz w:val="24"/>
          <w:szCs w:val="24"/>
          <w:lang w:val="be-BY"/>
        </w:rPr>
        <w:t>5</w:t>
      </w:r>
    </w:p>
    <w:p w:rsidR="003412B1" w:rsidRPr="00B921E5" w:rsidRDefault="003412B1" w:rsidP="00FA3805">
      <w:pPr>
        <w:numPr>
          <w:ilvl w:val="0"/>
          <w:numId w:val="5"/>
        </w:numPr>
        <w:spacing w:after="0" w:line="240" w:lineRule="auto"/>
        <w:jc w:val="both"/>
        <w:rPr>
          <w:rFonts w:ascii="a_Helver Bashkir" w:hAnsi="a_Helver Bashkir"/>
          <w:sz w:val="24"/>
          <w:szCs w:val="24"/>
          <w:lang w:val="en-US"/>
        </w:rPr>
      </w:pPr>
      <w:r w:rsidRPr="00B921E5">
        <w:rPr>
          <w:rFonts w:ascii="a_Helver Bashkir" w:hAnsi="a_Helver Bashkir"/>
          <w:sz w:val="24"/>
          <w:szCs w:val="24"/>
        </w:rPr>
        <w:t xml:space="preserve">изложение – </w:t>
      </w:r>
      <w:r w:rsidRPr="00B921E5">
        <w:rPr>
          <w:rFonts w:ascii="a_Helver Bashkir" w:hAnsi="a_Helver Bashkir"/>
          <w:b/>
          <w:sz w:val="24"/>
          <w:szCs w:val="24"/>
          <w:lang w:val="ba-RU"/>
        </w:rPr>
        <w:t>2</w:t>
      </w:r>
    </w:p>
    <w:p w:rsidR="003412B1" w:rsidRPr="00B921E5" w:rsidRDefault="003412B1" w:rsidP="00FA3805">
      <w:pPr>
        <w:numPr>
          <w:ilvl w:val="0"/>
          <w:numId w:val="5"/>
        </w:numPr>
        <w:spacing w:after="0" w:line="240" w:lineRule="auto"/>
        <w:jc w:val="both"/>
        <w:rPr>
          <w:rFonts w:ascii="a_Helver Bashkir" w:hAnsi="a_Helver Bashkir"/>
          <w:sz w:val="24"/>
          <w:szCs w:val="24"/>
          <w:lang w:val="en-US"/>
        </w:rPr>
      </w:pPr>
      <w:r w:rsidRPr="00B921E5">
        <w:rPr>
          <w:rFonts w:ascii="a_Helver Bashkir" w:hAnsi="a_Helver Bashkir"/>
          <w:sz w:val="24"/>
          <w:szCs w:val="24"/>
        </w:rPr>
        <w:t>инша –</w:t>
      </w:r>
      <w:r w:rsidRPr="00B921E5">
        <w:rPr>
          <w:rFonts w:ascii="a_Helver Bashkir" w:hAnsi="a_Helver Bashkir"/>
          <w:b/>
          <w:sz w:val="24"/>
          <w:szCs w:val="24"/>
        </w:rPr>
        <w:t xml:space="preserve"> 2</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Яҙма эш төрҙәре (изложение,инша) яҙыу уҡыусыларҙың уҡыу кимәленә, белеменә, мөмкинселегенә ҡарап уҡытыусы ҡарамағына ҡалдырыла һәм улар урынына шул уҡ күләмдә түбәндәге яҙма эштәр үткәрергә мөмкин:</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-карточкалар менән эш;</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-тест;</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-һүрәт буйынса һөйләмдәр төҙөү;</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 xml:space="preserve">-текста һөйләмдәрҙә һүҙҙәр тәртибе: </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-терәк текстар менән инша яҙырға өйрәнеү:</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-һүҙлек диктанты;</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-һөйләмдәр төҙөү;</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-һүҙлек менән эш;</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-һүрәтләү иншаһы;</w:t>
      </w:r>
    </w:p>
    <w:p w:rsidR="003412B1" w:rsidRPr="00B921E5" w:rsidRDefault="003412B1" w:rsidP="00FA3805">
      <w:pPr>
        <w:spacing w:after="0" w:line="240" w:lineRule="auto"/>
        <w:jc w:val="both"/>
        <w:rPr>
          <w:rFonts w:ascii="a_Helver Bashkir" w:hAnsi="a_Helver Bashkir"/>
          <w:sz w:val="24"/>
          <w:szCs w:val="24"/>
          <w:lang w:val="be-BY" w:eastAsia="ru-RU"/>
        </w:rPr>
      </w:pPr>
      <w:r w:rsidRPr="00B921E5">
        <w:rPr>
          <w:rFonts w:ascii="a_Helver Bashkir" w:hAnsi="a_Helver Bashkir"/>
          <w:sz w:val="24"/>
          <w:szCs w:val="24"/>
          <w:lang w:val="be-BY" w:eastAsia="ru-RU"/>
        </w:rPr>
        <w:t>-синквейн төҙөү (слайд төҙөү: шәжәрәләр, минең ғаиләмде…)</w:t>
      </w:r>
    </w:p>
    <w:p w:rsidR="003412B1" w:rsidRPr="00B921E5" w:rsidRDefault="003412B1" w:rsidP="00FA3805">
      <w:pPr>
        <w:spacing w:after="0"/>
        <w:jc w:val="both"/>
        <w:rPr>
          <w:rFonts w:ascii="a_Helver Bashkir" w:hAnsi="a_Helver Bashkir"/>
          <w:lang w:val="be-BY"/>
        </w:rPr>
      </w:pPr>
    </w:p>
    <w:sectPr w:rsidR="003412B1" w:rsidRPr="00B921E5" w:rsidSect="00FA3805">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_Helver Bashkir">
    <w:panose1 w:val="020B0504020202020204"/>
    <w:charset w:val="CC"/>
    <w:family w:val="swiss"/>
    <w:pitch w:val="variable"/>
    <w:sig w:usb0="80000207" w:usb1="00000000" w:usb2="00000000" w:usb3="00000000" w:csb0="00000005" w:csb1="00000000"/>
  </w:font>
  <w:font w:name="MS Mincho">
    <w:altName w:val="?l?r ??Ө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42081"/>
    <w:multiLevelType w:val="hybridMultilevel"/>
    <w:tmpl w:val="58169A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4F65485"/>
    <w:multiLevelType w:val="hybridMultilevel"/>
    <w:tmpl w:val="8F94C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F713DFE"/>
    <w:multiLevelType w:val="hybridMultilevel"/>
    <w:tmpl w:val="55FAB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45B3C5E"/>
    <w:multiLevelType w:val="hybridMultilevel"/>
    <w:tmpl w:val="43683C32"/>
    <w:lvl w:ilvl="0" w:tplc="B532C3D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7627C35"/>
    <w:multiLevelType w:val="hybridMultilevel"/>
    <w:tmpl w:val="BF56DBE8"/>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CE70D7"/>
    <w:multiLevelType w:val="hybridMultilevel"/>
    <w:tmpl w:val="76CE2FF4"/>
    <w:lvl w:ilvl="0" w:tplc="0419000F">
      <w:start w:val="1"/>
      <w:numFmt w:val="decimal"/>
      <w:lvlText w:val="%1."/>
      <w:lvlJc w:val="left"/>
      <w:pPr>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0787DD0"/>
    <w:multiLevelType w:val="hybridMultilevel"/>
    <w:tmpl w:val="66240BD6"/>
    <w:lvl w:ilvl="0" w:tplc="0409000F">
      <w:start w:val="1"/>
      <w:numFmt w:val="decimal"/>
      <w:lvlText w:val="%1."/>
      <w:lvlJc w:val="left"/>
      <w:pPr>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42270364"/>
    <w:multiLevelType w:val="hybridMultilevel"/>
    <w:tmpl w:val="3312AC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F8307F6"/>
    <w:multiLevelType w:val="hybridMultilevel"/>
    <w:tmpl w:val="40FA4BD6"/>
    <w:lvl w:ilvl="0" w:tplc="C30C378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E6292F"/>
    <w:multiLevelType w:val="hybridMultilevel"/>
    <w:tmpl w:val="C40EE628"/>
    <w:lvl w:ilvl="0" w:tplc="E2B02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9"/>
  </w:num>
  <w:num w:numId="5">
    <w:abstractNumId w:val="4"/>
  </w:num>
  <w:num w:numId="6">
    <w:abstractNumId w:val="2"/>
  </w:num>
  <w:num w:numId="7">
    <w:abstractNumId w:val="8"/>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805"/>
    <w:rsid w:val="000238EF"/>
    <w:rsid w:val="00036349"/>
    <w:rsid w:val="00037B15"/>
    <w:rsid w:val="00042E67"/>
    <w:rsid w:val="000C1C3C"/>
    <w:rsid w:val="00240FAA"/>
    <w:rsid w:val="002E77C7"/>
    <w:rsid w:val="003412B1"/>
    <w:rsid w:val="00352377"/>
    <w:rsid w:val="003F687C"/>
    <w:rsid w:val="00417CAB"/>
    <w:rsid w:val="004267E0"/>
    <w:rsid w:val="004B02B1"/>
    <w:rsid w:val="004B6472"/>
    <w:rsid w:val="004C5997"/>
    <w:rsid w:val="004D6D2B"/>
    <w:rsid w:val="0050747D"/>
    <w:rsid w:val="005242F5"/>
    <w:rsid w:val="006A0C99"/>
    <w:rsid w:val="007C334F"/>
    <w:rsid w:val="007D79F2"/>
    <w:rsid w:val="00846B30"/>
    <w:rsid w:val="009F3138"/>
    <w:rsid w:val="00A0651F"/>
    <w:rsid w:val="00AF010B"/>
    <w:rsid w:val="00B814B9"/>
    <w:rsid w:val="00B921E5"/>
    <w:rsid w:val="00BB16E1"/>
    <w:rsid w:val="00C11F2E"/>
    <w:rsid w:val="00C40F60"/>
    <w:rsid w:val="00CD10ED"/>
    <w:rsid w:val="00D92B71"/>
    <w:rsid w:val="00E57904"/>
    <w:rsid w:val="00E87FD6"/>
    <w:rsid w:val="00FA3805"/>
    <w:rsid w:val="00FF0C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80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A3805"/>
    <w:pPr>
      <w:spacing w:after="0" w:line="240" w:lineRule="auto"/>
      <w:ind w:left="720"/>
      <w:contextualSpacing/>
    </w:pPr>
    <w:rPr>
      <w:rFonts w:ascii="Times New Roman" w:eastAsia="Times New Roman" w:hAnsi="Times New Roman"/>
      <w:b/>
      <w:bCs/>
      <w:kern w:val="32"/>
      <w:sz w:val="32"/>
      <w:szCs w:val="32"/>
      <w:lang w:eastAsia="ru-RU"/>
    </w:rPr>
  </w:style>
  <w:style w:type="paragraph" w:styleId="NoSpacing">
    <w:name w:val="No Spacing"/>
    <w:uiPriority w:val="99"/>
    <w:qFormat/>
    <w:rsid w:val="00D92B71"/>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TotalTime>
  <Pages>4</Pages>
  <Words>1487</Words>
  <Characters>8476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c:creator>
  <cp:keywords/>
  <dc:description/>
  <cp:lastModifiedBy>User</cp:lastModifiedBy>
  <cp:revision>5</cp:revision>
  <dcterms:created xsi:type="dcterms:W3CDTF">2015-11-25T16:20:00Z</dcterms:created>
  <dcterms:modified xsi:type="dcterms:W3CDTF">2016-04-04T01:21:00Z</dcterms:modified>
</cp:coreProperties>
</file>